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07E" w:rsidRPr="00C57414" w:rsidRDefault="0095307E" w:rsidP="0095307E"/>
    <w:p w:rsidR="00C57C7A" w:rsidRDefault="00C57C7A" w:rsidP="00E07688">
      <w:pPr>
        <w:spacing w:after="0"/>
        <w:rPr>
          <w:rFonts w:ascii="Myriad Pro" w:hAnsi="Myriad Pro"/>
          <w:b/>
          <w:sz w:val="24"/>
          <w:szCs w:val="24"/>
        </w:rPr>
      </w:pPr>
    </w:p>
    <w:p w:rsidR="00E07688" w:rsidRPr="00C57414" w:rsidRDefault="00E07688" w:rsidP="00E07688">
      <w:pPr>
        <w:spacing w:after="0"/>
        <w:rPr>
          <w:rFonts w:ascii="Myriad Pro" w:hAnsi="Myriad Pro"/>
          <w:b/>
          <w:sz w:val="24"/>
          <w:szCs w:val="24"/>
        </w:rPr>
      </w:pPr>
      <w:r w:rsidRPr="00C57414">
        <w:rPr>
          <w:rFonts w:ascii="Myriad Pro" w:hAnsi="Myriad Pro"/>
          <w:b/>
          <w:sz w:val="24"/>
          <w:szCs w:val="24"/>
        </w:rPr>
        <w:t>Proceso de Evaluación de Inversiones.</w:t>
      </w:r>
    </w:p>
    <w:p w:rsidR="00E07688" w:rsidRPr="00C57414" w:rsidRDefault="00E07688" w:rsidP="00E07688">
      <w:pPr>
        <w:spacing w:after="0"/>
        <w:rPr>
          <w:rFonts w:ascii="Myriad Pro" w:hAnsi="Myriad Pro"/>
          <w:sz w:val="24"/>
          <w:szCs w:val="24"/>
        </w:rPr>
      </w:pPr>
    </w:p>
    <w:p w:rsidR="00E07688" w:rsidRPr="00C57414" w:rsidRDefault="00E07688" w:rsidP="00E07688">
      <w:pPr>
        <w:spacing w:after="0"/>
        <w:rPr>
          <w:rFonts w:ascii="Myriad Pro" w:hAnsi="Myriad Pro"/>
          <w:sz w:val="24"/>
          <w:szCs w:val="24"/>
        </w:rPr>
      </w:pPr>
      <w:r w:rsidRPr="00C57414">
        <w:rPr>
          <w:rFonts w:ascii="Myriad Pro" w:hAnsi="Myriad Pro"/>
          <w:sz w:val="24"/>
          <w:szCs w:val="24"/>
        </w:rPr>
        <w:t>Nombre de la entidad: ___________________________________</w:t>
      </w:r>
    </w:p>
    <w:p w:rsidR="00E07688" w:rsidRPr="00C57414" w:rsidRDefault="00E07688" w:rsidP="00E07688">
      <w:pPr>
        <w:spacing w:after="0"/>
        <w:rPr>
          <w:rFonts w:ascii="Myriad Pro" w:hAnsi="Myriad Pro"/>
          <w:sz w:val="24"/>
          <w:szCs w:val="24"/>
        </w:rPr>
      </w:pPr>
    </w:p>
    <w:p w:rsidR="00E07688" w:rsidRPr="00C57414" w:rsidRDefault="00E07688" w:rsidP="00E07688">
      <w:pPr>
        <w:spacing w:after="0"/>
        <w:rPr>
          <w:rFonts w:ascii="Myriad Pro" w:hAnsi="Myriad Pro"/>
          <w:sz w:val="24"/>
          <w:szCs w:val="24"/>
        </w:rPr>
      </w:pPr>
      <w:r w:rsidRPr="00C57414">
        <w:rPr>
          <w:rFonts w:ascii="Myriad Pro" w:hAnsi="Myriad Pro"/>
          <w:sz w:val="24"/>
          <w:szCs w:val="24"/>
        </w:rPr>
        <w:t>Estimado cliente</w:t>
      </w:r>
    </w:p>
    <w:p w:rsidR="00E07688" w:rsidRPr="00C57414" w:rsidRDefault="00E07688" w:rsidP="00E07688">
      <w:pPr>
        <w:spacing w:after="0"/>
        <w:ind w:firstLine="9"/>
        <w:jc w:val="both"/>
        <w:rPr>
          <w:rFonts w:ascii="Myriad Pro" w:eastAsia="Arial" w:hAnsi="Myriad Pro" w:cs="Arial"/>
          <w:sz w:val="24"/>
          <w:szCs w:val="24"/>
        </w:rPr>
      </w:pPr>
      <w:r w:rsidRPr="00C57414">
        <w:rPr>
          <w:rFonts w:ascii="Myriad Pro" w:eastAsia="Arial" w:hAnsi="Myriad Pro" w:cs="Arial"/>
          <w:sz w:val="24"/>
          <w:szCs w:val="24"/>
        </w:rPr>
        <w:t>Nuestra</w:t>
      </w:r>
      <w:r w:rsidRPr="00C57414">
        <w:rPr>
          <w:rFonts w:ascii="Myriad Pro" w:eastAsia="Arial" w:hAnsi="Myriad Pro" w:cs="Arial"/>
          <w:spacing w:val="18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entidad,</w:t>
      </w:r>
      <w:r w:rsidRPr="00C57414">
        <w:rPr>
          <w:rFonts w:ascii="Myriad Pro" w:eastAsia="Arial" w:hAnsi="Myriad Pro" w:cs="Arial"/>
          <w:spacing w:val="3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Banco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de</w:t>
      </w:r>
      <w:r w:rsidRPr="00C57414">
        <w:rPr>
          <w:rFonts w:ascii="Myriad Pro" w:eastAsia="Arial" w:hAnsi="Myriad Pro" w:cs="Arial"/>
          <w:spacing w:val="3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Inversiones</w:t>
      </w:r>
      <w:r w:rsidRPr="00C57414">
        <w:rPr>
          <w:rFonts w:ascii="Myriad Pro" w:eastAsia="Arial" w:hAnsi="Myriad Pro" w:cs="Arial"/>
          <w:spacing w:val="2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S.A.</w:t>
      </w:r>
      <w:r w:rsidRPr="00C57414">
        <w:rPr>
          <w:rFonts w:ascii="Myriad Pro" w:eastAsia="Arial" w:hAnsi="Myriad Pro" w:cs="Arial"/>
          <w:spacing w:val="2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(</w:t>
      </w:r>
      <w:proofErr w:type="spellStart"/>
      <w:r w:rsidRPr="00C57414">
        <w:rPr>
          <w:rFonts w:ascii="Myriad Pro" w:eastAsia="Arial" w:hAnsi="Myriad Pro" w:cs="Arial"/>
          <w:sz w:val="24"/>
          <w:szCs w:val="24"/>
        </w:rPr>
        <w:t>Bancoi</w:t>
      </w:r>
      <w:proofErr w:type="spellEnd"/>
      <w:r w:rsidRPr="00C57414">
        <w:rPr>
          <w:rFonts w:ascii="Myriad Pro" w:eastAsia="Arial" w:hAnsi="Myriad Pro" w:cs="Arial"/>
          <w:sz w:val="24"/>
          <w:szCs w:val="24"/>
        </w:rPr>
        <w:t>),</w:t>
      </w:r>
      <w:r w:rsidRPr="00C57414">
        <w:rPr>
          <w:rFonts w:ascii="Myriad Pro" w:eastAsia="Arial" w:hAnsi="Myriad Pro" w:cs="Arial"/>
          <w:spacing w:val="2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necesita</w:t>
      </w:r>
      <w:r w:rsidRPr="00C57414">
        <w:rPr>
          <w:rFonts w:ascii="Myriad Pro" w:eastAsia="Arial" w:hAnsi="Myriad Pro" w:cs="Arial"/>
          <w:spacing w:val="19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conocer</w:t>
      </w:r>
      <w:r w:rsidRPr="00C57414">
        <w:rPr>
          <w:rFonts w:ascii="Myriad Pro" w:eastAsia="Arial" w:hAnsi="Myriad Pro" w:cs="Arial"/>
          <w:spacing w:val="35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la</w:t>
      </w:r>
      <w:r w:rsidRPr="00C57414">
        <w:rPr>
          <w:rFonts w:ascii="Myriad Pro" w:eastAsia="Arial" w:hAnsi="Myriad Pro" w:cs="Arial"/>
          <w:spacing w:val="1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e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>f</w:t>
      </w:r>
      <w:r w:rsidRPr="00C57414">
        <w:rPr>
          <w:rFonts w:ascii="Myriad Pro" w:eastAsia="Arial" w:hAnsi="Myriad Pro" w:cs="Arial"/>
          <w:spacing w:val="-11"/>
          <w:sz w:val="24"/>
          <w:szCs w:val="24"/>
        </w:rPr>
        <w:t>i</w:t>
      </w:r>
      <w:r w:rsidRPr="00C57414">
        <w:rPr>
          <w:rFonts w:ascii="Myriad Pro" w:eastAsia="Arial" w:hAnsi="Myriad Pro" w:cs="Arial"/>
          <w:sz w:val="24"/>
          <w:szCs w:val="24"/>
        </w:rPr>
        <w:t>ciencia</w:t>
      </w:r>
      <w:r w:rsidRPr="00C57414">
        <w:rPr>
          <w:rFonts w:ascii="Myriad Pro" w:eastAsia="Arial" w:hAnsi="Myriad Pro" w:cs="Arial"/>
          <w:spacing w:val="2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de</w:t>
      </w:r>
      <w:r w:rsidRPr="00C57414">
        <w:rPr>
          <w:rFonts w:ascii="Myriad Pro" w:eastAsia="Arial" w:hAnsi="Myriad Pro" w:cs="Arial"/>
          <w:spacing w:val="2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los servicios</w:t>
      </w:r>
      <w:r w:rsidRPr="00C57414">
        <w:rPr>
          <w:rFonts w:ascii="Myriad Pro" w:eastAsia="Arial" w:hAnsi="Myriad Pro" w:cs="Arial"/>
          <w:spacing w:val="32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que</w:t>
      </w:r>
      <w:r w:rsidRPr="00C57414">
        <w:rPr>
          <w:rFonts w:ascii="Myriad Pro" w:eastAsia="Arial" w:hAnsi="Myriad Pro" w:cs="Arial"/>
          <w:spacing w:val="2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brinda</w:t>
      </w:r>
      <w:r w:rsidRPr="00C57414">
        <w:rPr>
          <w:rFonts w:ascii="Myriad Pro" w:eastAsia="Arial" w:hAnsi="Myriad Pro" w:cs="Arial"/>
          <w:spacing w:val="2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la</w:t>
      </w:r>
      <w:r w:rsidRPr="00C57414">
        <w:rPr>
          <w:rFonts w:ascii="Myriad Pro" w:eastAsia="Arial" w:hAnsi="Myriad Pro" w:cs="Arial"/>
          <w:spacing w:val="19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Dirección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de</w:t>
      </w:r>
      <w:r w:rsidRPr="00C57414">
        <w:rPr>
          <w:rFonts w:ascii="Myriad Pro" w:eastAsia="Arial" w:hAnsi="Myriad Pro" w:cs="Arial"/>
          <w:spacing w:val="2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Proyecto</w:t>
      </w:r>
      <w:r w:rsidRPr="00C57414">
        <w:rPr>
          <w:rFonts w:ascii="Myriad Pro" w:eastAsia="Arial" w:hAnsi="Myriad Pro" w:cs="Arial"/>
          <w:spacing w:val="14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y</w:t>
      </w:r>
      <w:r w:rsidRPr="00C57414">
        <w:rPr>
          <w:rFonts w:ascii="Myriad Pro" w:eastAsia="Arial" w:hAnsi="Myriad Pro" w:cs="Arial"/>
          <w:spacing w:val="1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su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satisfacción</w:t>
      </w:r>
      <w:r w:rsidRPr="00C57414">
        <w:rPr>
          <w:rFonts w:ascii="Myriad Pro" w:eastAsia="Arial" w:hAnsi="Myriad Pro" w:cs="Arial"/>
          <w:spacing w:val="35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con</w:t>
      </w:r>
      <w:r w:rsidRPr="00C57414">
        <w:rPr>
          <w:rFonts w:ascii="Myriad Pro" w:eastAsia="Arial" w:hAnsi="Myriad Pro" w:cs="Arial"/>
          <w:spacing w:val="2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los</w:t>
      </w:r>
      <w:r w:rsidRPr="00C57414">
        <w:rPr>
          <w:rFonts w:ascii="Myriad Pro" w:eastAsia="Arial" w:hAnsi="Myriad Pro" w:cs="Arial"/>
          <w:spacing w:val="17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mismos,</w:t>
      </w:r>
      <w:r w:rsidRPr="00C57414">
        <w:rPr>
          <w:rFonts w:ascii="Myriad Pro" w:eastAsia="Arial" w:hAnsi="Myriad Pro" w:cs="Arial"/>
          <w:spacing w:val="2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para</w:t>
      </w:r>
      <w:r w:rsidRPr="00C57414">
        <w:rPr>
          <w:rFonts w:ascii="Myriad Pro" w:eastAsia="Arial" w:hAnsi="Myriad Pro" w:cs="Arial"/>
          <w:spacing w:val="18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lo cual</w:t>
      </w:r>
      <w:r w:rsidRPr="00C57414">
        <w:rPr>
          <w:rFonts w:ascii="Myriad Pro" w:eastAsia="Arial" w:hAnsi="Myriad Pro" w:cs="Arial"/>
          <w:spacing w:val="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su</w:t>
      </w:r>
      <w:r w:rsidRPr="00C57414">
        <w:rPr>
          <w:rFonts w:ascii="Myriad Pro" w:eastAsia="Arial" w:hAnsi="Myriad Pro" w:cs="Arial"/>
          <w:spacing w:val="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opinión</w:t>
      </w:r>
      <w:r w:rsidRPr="00C57414">
        <w:rPr>
          <w:rFonts w:ascii="Myriad Pro" w:eastAsia="Arial" w:hAnsi="Myriad Pro" w:cs="Arial"/>
          <w:spacing w:val="18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respecto</w:t>
      </w:r>
      <w:r w:rsidRPr="00C57414">
        <w:rPr>
          <w:rFonts w:ascii="Myriad Pro" w:eastAsia="Arial" w:hAnsi="Myriad Pro" w:cs="Arial"/>
          <w:spacing w:val="12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a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nuestro</w:t>
      </w:r>
      <w:r w:rsidRPr="00C57414">
        <w:rPr>
          <w:rFonts w:ascii="Myriad Pro" w:eastAsia="Arial" w:hAnsi="Myriad Pro" w:cs="Arial"/>
          <w:spacing w:val="9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trabajo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es</w:t>
      </w:r>
      <w:r w:rsidRPr="00C57414">
        <w:rPr>
          <w:rFonts w:ascii="Myriad Pro" w:eastAsia="Arial" w:hAnsi="Myriad Pro" w:cs="Arial"/>
          <w:spacing w:val="1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muy</w:t>
      </w:r>
      <w:r w:rsidRPr="00C57414">
        <w:rPr>
          <w:rFonts w:ascii="Myriad Pro" w:eastAsia="Arial" w:hAnsi="Myriad Pro" w:cs="Arial"/>
          <w:spacing w:val="12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importante</w:t>
      </w:r>
      <w:r w:rsidRPr="00C57414">
        <w:rPr>
          <w:rFonts w:ascii="Myriad Pro" w:eastAsia="Arial" w:hAnsi="Myriad Pro" w:cs="Arial"/>
          <w:spacing w:val="-40"/>
          <w:sz w:val="24"/>
          <w:szCs w:val="24"/>
        </w:rPr>
        <w:t xml:space="preserve">.  </w:t>
      </w:r>
      <w:r w:rsidRPr="00C57414">
        <w:rPr>
          <w:rFonts w:ascii="Myriad Pro" w:eastAsia="Arial" w:hAnsi="Myriad Pro" w:cs="Arial"/>
          <w:sz w:val="24"/>
          <w:szCs w:val="24"/>
        </w:rPr>
        <w:t>Por</w:t>
      </w:r>
      <w:r w:rsidRPr="00C57414">
        <w:rPr>
          <w:rFonts w:ascii="Myriad Pro" w:eastAsia="Arial" w:hAnsi="Myriad Pro" w:cs="Arial"/>
          <w:spacing w:val="-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tal</w:t>
      </w:r>
      <w:r w:rsidRPr="00C57414">
        <w:rPr>
          <w:rFonts w:ascii="Myriad Pro" w:eastAsia="Arial" w:hAnsi="Myriad Pro" w:cs="Arial"/>
          <w:spacing w:val="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motivo</w:t>
      </w:r>
      <w:r w:rsidRPr="00C57414">
        <w:rPr>
          <w:rFonts w:ascii="Myriad Pro" w:eastAsia="Arial" w:hAnsi="Myriad Pro" w:cs="Arial"/>
          <w:spacing w:val="1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le</w:t>
      </w:r>
      <w:r w:rsidRPr="00C57414">
        <w:rPr>
          <w:rFonts w:ascii="Myriad Pro" w:eastAsia="Arial" w:hAnsi="Myriad Pro" w:cs="Arial"/>
          <w:spacing w:val="5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pedimos evaluar</w:t>
      </w:r>
      <w:r w:rsidRPr="00C57414">
        <w:rPr>
          <w:rFonts w:ascii="Myriad Pro" w:eastAsia="Arial" w:hAnsi="Myriad Pro" w:cs="Arial"/>
          <w:spacing w:val="34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cada</w:t>
      </w:r>
      <w:r w:rsidRPr="00C57414">
        <w:rPr>
          <w:rFonts w:ascii="Myriad Pro" w:eastAsia="Arial" w:hAnsi="Myriad Pro" w:cs="Arial"/>
          <w:spacing w:val="32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uno</w:t>
      </w:r>
      <w:r w:rsidRPr="00C57414">
        <w:rPr>
          <w:rFonts w:ascii="Myriad Pro" w:eastAsia="Arial" w:hAnsi="Myriad Pro" w:cs="Arial"/>
          <w:spacing w:val="18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de</w:t>
      </w:r>
      <w:r w:rsidRPr="00C57414">
        <w:rPr>
          <w:rFonts w:ascii="Myriad Pro" w:eastAsia="Arial" w:hAnsi="Myriad Pro" w:cs="Arial"/>
          <w:spacing w:val="3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los</w:t>
      </w:r>
      <w:r w:rsidRPr="00C57414">
        <w:rPr>
          <w:rFonts w:ascii="Myriad Pro" w:eastAsia="Arial" w:hAnsi="Myriad Pro" w:cs="Arial"/>
          <w:spacing w:val="20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elementos</w:t>
      </w:r>
      <w:r w:rsidRPr="00C57414">
        <w:rPr>
          <w:rFonts w:ascii="Myriad Pro" w:eastAsia="Arial" w:hAnsi="Myriad Pro" w:cs="Arial"/>
          <w:spacing w:val="37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que</w:t>
      </w:r>
      <w:r w:rsidRPr="00C57414">
        <w:rPr>
          <w:rFonts w:ascii="Myriad Pro" w:eastAsia="Arial" w:hAnsi="Myriad Pro" w:cs="Arial"/>
          <w:spacing w:val="25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se</w:t>
      </w:r>
      <w:r w:rsidRPr="00C57414">
        <w:rPr>
          <w:rFonts w:ascii="Myriad Pro" w:eastAsia="Arial" w:hAnsi="Myriad Pro" w:cs="Arial"/>
          <w:spacing w:val="26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muestran</w:t>
      </w:r>
      <w:r w:rsidRPr="00C57414">
        <w:rPr>
          <w:rFonts w:ascii="Myriad Pro" w:eastAsia="Arial" w:hAnsi="Myriad Pro" w:cs="Arial"/>
          <w:spacing w:val="32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a</w:t>
      </w:r>
      <w:r w:rsidRPr="00C57414">
        <w:rPr>
          <w:rFonts w:ascii="Myriad Pro" w:eastAsia="Arial" w:hAnsi="Myriad Pro" w:cs="Arial"/>
          <w:spacing w:val="24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continuación,</w:t>
      </w:r>
      <w:r w:rsidRPr="00C57414">
        <w:rPr>
          <w:rFonts w:ascii="Myriad Pro" w:eastAsia="Arial" w:hAnsi="Myriad Pro" w:cs="Arial"/>
          <w:spacing w:val="4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para</w:t>
      </w:r>
      <w:r w:rsidRPr="00C57414">
        <w:rPr>
          <w:rFonts w:ascii="Myriad Pro" w:eastAsia="Arial" w:hAnsi="Myriad Pro" w:cs="Arial"/>
          <w:spacing w:val="21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ello</w:t>
      </w:r>
      <w:r w:rsidRPr="00C57414">
        <w:rPr>
          <w:rFonts w:ascii="Myriad Pro" w:eastAsia="Arial" w:hAnsi="Myriad Pro" w:cs="Arial"/>
          <w:spacing w:val="28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marque con</w:t>
      </w:r>
      <w:r w:rsidRPr="00C57414">
        <w:rPr>
          <w:rFonts w:ascii="Myriad Pro" w:eastAsia="Arial" w:hAnsi="Myriad Pro" w:cs="Arial"/>
          <w:spacing w:val="-5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una</w:t>
      </w:r>
      <w:r w:rsidRPr="00C57414">
        <w:rPr>
          <w:rFonts w:ascii="Myriad Pro" w:eastAsia="Arial" w:hAnsi="Myriad Pro" w:cs="Arial"/>
          <w:spacing w:val="-8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(X)</w:t>
      </w:r>
      <w:r w:rsidRPr="00C57414">
        <w:rPr>
          <w:rFonts w:ascii="Myriad Pro" w:eastAsia="Arial" w:hAnsi="Myriad Pro" w:cs="Arial"/>
          <w:spacing w:val="-1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según</w:t>
      </w:r>
      <w:r w:rsidRPr="00C57414">
        <w:rPr>
          <w:rFonts w:ascii="Myriad Pro" w:eastAsia="Arial" w:hAnsi="Myriad Pro" w:cs="Arial"/>
          <w:spacing w:val="-3"/>
          <w:sz w:val="24"/>
          <w:szCs w:val="24"/>
        </w:rPr>
        <w:t xml:space="preserve"> </w:t>
      </w:r>
      <w:r w:rsidRPr="00C57414">
        <w:rPr>
          <w:rFonts w:ascii="Myriad Pro" w:eastAsia="Arial" w:hAnsi="Myriad Pro" w:cs="Arial"/>
          <w:sz w:val="24"/>
          <w:szCs w:val="24"/>
        </w:rPr>
        <w:t>corresponda.</w:t>
      </w:r>
    </w:p>
    <w:p w:rsidR="00E07688" w:rsidRPr="00C57414" w:rsidRDefault="00E07688" w:rsidP="00E07688">
      <w:pPr>
        <w:spacing w:after="0"/>
        <w:ind w:left="122" w:firstLine="9"/>
        <w:jc w:val="both"/>
        <w:rPr>
          <w:rFonts w:ascii="Myriad Pro" w:eastAsia="Arial" w:hAnsi="Myriad Pro" w:cs="Arial"/>
          <w:sz w:val="24"/>
          <w:szCs w:val="24"/>
        </w:rPr>
      </w:pPr>
    </w:p>
    <w:tbl>
      <w:tblPr>
        <w:tblStyle w:val="TableNormal"/>
        <w:tblW w:w="5125" w:type="pct"/>
        <w:tblBorders>
          <w:top w:val="single" w:sz="4" w:space="0" w:color="777777"/>
          <w:left w:val="single" w:sz="4" w:space="0" w:color="4F4F4F"/>
          <w:bottom w:val="single" w:sz="4" w:space="0" w:color="777777"/>
          <w:right w:val="single" w:sz="4" w:space="0" w:color="777777"/>
          <w:insideH w:val="single" w:sz="4" w:space="0" w:color="777777"/>
          <w:insideV w:val="single" w:sz="4" w:space="0" w:color="777777"/>
        </w:tblBorders>
        <w:tblLook w:val="01E0" w:firstRow="1" w:lastRow="1" w:firstColumn="1" w:lastColumn="1" w:noHBand="0" w:noVBand="0"/>
      </w:tblPr>
      <w:tblGrid>
        <w:gridCol w:w="659"/>
        <w:gridCol w:w="4116"/>
        <w:gridCol w:w="1104"/>
        <w:gridCol w:w="1237"/>
        <w:gridCol w:w="1546"/>
        <w:gridCol w:w="1930"/>
      </w:tblGrid>
      <w:tr w:rsidR="00C57414" w:rsidRPr="00C57414" w:rsidTr="00BD5E75">
        <w:trPr>
          <w:trHeight w:hRule="exact" w:val="535"/>
        </w:trPr>
        <w:tc>
          <w:tcPr>
            <w:tcW w:w="311" w:type="pct"/>
            <w:vMerge w:val="restart"/>
          </w:tcPr>
          <w:p w:rsidR="00E07688" w:rsidRPr="00C57414" w:rsidRDefault="00E07688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C57414" w:rsidRDefault="00E07688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C57414" w:rsidRDefault="00E07688" w:rsidP="00BD5E75">
            <w:pPr>
              <w:pStyle w:val="TableParagraph"/>
              <w:spacing w:line="276" w:lineRule="auto"/>
              <w:ind w:left="127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No.</w:t>
            </w:r>
          </w:p>
        </w:tc>
        <w:tc>
          <w:tcPr>
            <w:tcW w:w="1943" w:type="pct"/>
            <w:vMerge w:val="restart"/>
          </w:tcPr>
          <w:p w:rsidR="00E07688" w:rsidRPr="00C57414" w:rsidRDefault="00E07688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C57414" w:rsidRDefault="00E07688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C57414" w:rsidRDefault="00E07688" w:rsidP="00BD5E75">
            <w:pPr>
              <w:pStyle w:val="TableParagraph"/>
              <w:spacing w:line="276" w:lineRule="auto"/>
              <w:ind w:left="1041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Aspectos</w:t>
            </w:r>
          </w:p>
        </w:tc>
        <w:tc>
          <w:tcPr>
            <w:tcW w:w="2746" w:type="pct"/>
            <w:gridSpan w:val="4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5"/>
              <w:jc w:val="center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Evaluación</w:t>
            </w:r>
          </w:p>
        </w:tc>
      </w:tr>
      <w:tr w:rsidR="00C57414" w:rsidRPr="00C57414" w:rsidTr="00BD5E75">
        <w:trPr>
          <w:trHeight w:hRule="exact" w:val="847"/>
        </w:trPr>
        <w:tc>
          <w:tcPr>
            <w:tcW w:w="311" w:type="pct"/>
            <w:vMerge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943" w:type="pct"/>
            <w:vMerge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2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53" w:firstLine="120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Muy bueno</w:t>
            </w:r>
          </w:p>
        </w:tc>
        <w:tc>
          <w:tcPr>
            <w:tcW w:w="584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C57414" w:rsidRDefault="00E07688" w:rsidP="00BD5E75">
            <w:pPr>
              <w:pStyle w:val="TableParagraph"/>
              <w:spacing w:line="276" w:lineRule="auto"/>
              <w:ind w:left="280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Bueno</w:t>
            </w:r>
          </w:p>
        </w:tc>
        <w:tc>
          <w:tcPr>
            <w:tcW w:w="730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E07688" w:rsidRPr="00C57414" w:rsidRDefault="00E07688" w:rsidP="00BD5E75">
            <w:pPr>
              <w:pStyle w:val="TableParagraph"/>
              <w:spacing w:line="276" w:lineRule="auto"/>
              <w:ind w:left="132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Aceptable</w:t>
            </w:r>
          </w:p>
        </w:tc>
        <w:tc>
          <w:tcPr>
            <w:tcW w:w="9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266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No</w:t>
            </w:r>
            <w:r w:rsidRPr="00C57414">
              <w:rPr>
                <w:rFonts w:ascii="Myriad Pro" w:eastAsia="Arial" w:hAnsi="Myriad Pro" w:cs="Arial"/>
                <w:b/>
                <w:bCs/>
                <w:spacing w:val="15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b/>
                <w:bCs/>
                <w:sz w:val="24"/>
                <w:szCs w:val="24"/>
                <w:lang w:val="es-ES"/>
              </w:rPr>
              <w:t>aceptable</w:t>
            </w:r>
          </w:p>
        </w:tc>
      </w:tr>
      <w:tr w:rsidR="00C57414" w:rsidRPr="00C57414" w:rsidTr="00BD5E75">
        <w:trPr>
          <w:trHeight w:hRule="exact" w:val="731"/>
        </w:trPr>
        <w:tc>
          <w:tcPr>
            <w:tcW w:w="3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42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1</w:t>
            </w:r>
          </w:p>
        </w:tc>
        <w:tc>
          <w:tcPr>
            <w:tcW w:w="1943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10" w:firstLine="4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Cómo</w:t>
            </w:r>
            <w:r w:rsidRPr="00C57414">
              <w:rPr>
                <w:rFonts w:ascii="Myriad Pro" w:eastAsia="Arial" w:hAnsi="Myriad Pro" w:cs="Arial"/>
                <w:spacing w:val="66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valora</w:t>
            </w:r>
            <w:r w:rsidRPr="00C57414">
              <w:rPr>
                <w:rFonts w:ascii="Myriad Pro" w:eastAsia="Arial" w:hAnsi="Myriad Pro" w:cs="Arial"/>
                <w:spacing w:val="6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el cumplimiento</w:t>
            </w:r>
            <w:r w:rsidRPr="00C57414">
              <w:rPr>
                <w:rFonts w:ascii="Myriad Pro" w:eastAsia="Arial" w:hAnsi="Myriad Pro" w:cs="Arial"/>
                <w:spacing w:val="20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C57414">
              <w:rPr>
                <w:rFonts w:ascii="Myriad Pro" w:eastAsia="Arial" w:hAnsi="Myriad Pro" w:cs="Arial"/>
                <w:spacing w:val="12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las</w:t>
            </w:r>
            <w:r w:rsidRPr="00C57414">
              <w:rPr>
                <w:rFonts w:ascii="Myriad Pro" w:eastAsia="Arial" w:hAnsi="Myriad Pro" w:cs="Arial"/>
                <w:spacing w:val="-4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fechas de</w:t>
            </w:r>
            <w:r w:rsidRPr="00C57414">
              <w:rPr>
                <w:rFonts w:ascii="Myriad Pro" w:eastAsia="Arial" w:hAnsi="Myriad Pro" w:cs="Arial"/>
                <w:spacing w:val="-17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entrega</w:t>
            </w:r>
            <w:r w:rsidRPr="00C57414">
              <w:rPr>
                <w:rFonts w:ascii="Myriad Pro" w:eastAsia="Arial" w:hAnsi="Myriad Pro" w:cs="Arial"/>
                <w:spacing w:val="-5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pactada</w:t>
            </w:r>
            <w:r w:rsidRPr="00C57414">
              <w:rPr>
                <w:rFonts w:ascii="Myriad Pro" w:eastAsia="Arial" w:hAnsi="Myriad Pro" w:cs="Arial"/>
                <w:spacing w:val="20"/>
                <w:sz w:val="24"/>
                <w:szCs w:val="24"/>
                <w:lang w:val="es-ES"/>
              </w:rPr>
              <w:t>s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52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84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730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1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C57414" w:rsidRPr="00C57414" w:rsidTr="00BD5E75">
        <w:trPr>
          <w:trHeight w:hRule="exact" w:val="1088"/>
        </w:trPr>
        <w:tc>
          <w:tcPr>
            <w:tcW w:w="3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6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2</w:t>
            </w:r>
          </w:p>
        </w:tc>
        <w:tc>
          <w:tcPr>
            <w:tcW w:w="1943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15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Cómo          </w:t>
            </w:r>
            <w:r w:rsidRPr="00C57414">
              <w:rPr>
                <w:rFonts w:ascii="Myriad Pro" w:eastAsia="Arial" w:hAnsi="Myriad Pro" w:cs="Arial"/>
                <w:spacing w:val="39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evalúa          </w:t>
            </w:r>
            <w:r w:rsidRPr="00C57414">
              <w:rPr>
                <w:rFonts w:ascii="Myriad Pro" w:eastAsia="Arial" w:hAnsi="Myriad Pro" w:cs="Arial"/>
                <w:spacing w:val="61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la profundidad </w:t>
            </w:r>
            <w:r w:rsidRPr="00C57414">
              <w:rPr>
                <w:rFonts w:ascii="Myriad Pro" w:eastAsia="Arial" w:hAnsi="Myriad Pro" w:cs="Arial"/>
                <w:spacing w:val="1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y </w:t>
            </w:r>
            <w:r w:rsidRPr="00C57414">
              <w:rPr>
                <w:rFonts w:ascii="Myriad Pro" w:eastAsia="Arial" w:hAnsi="Myriad Pro" w:cs="Arial"/>
                <w:spacing w:val="54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objetividad de</w:t>
            </w:r>
            <w:r w:rsidRPr="00C57414">
              <w:rPr>
                <w:rFonts w:ascii="Myriad Pro" w:eastAsia="Arial" w:hAnsi="Myriad Pro" w:cs="Arial"/>
                <w:spacing w:val="2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los</w:t>
            </w:r>
            <w:r w:rsidRPr="00C57414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análisis</w:t>
            </w:r>
            <w:r w:rsidRPr="00C57414">
              <w:rPr>
                <w:rFonts w:ascii="Myriad Pro" w:eastAsia="Arial" w:hAnsi="Myriad Pro" w:cs="Arial"/>
                <w:spacing w:val="6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y evaluaciones </w:t>
            </w:r>
            <w:r w:rsidRPr="00C57414">
              <w:rPr>
                <w:rFonts w:ascii="Myriad Pro" w:eastAsia="Arial" w:hAnsi="Myriad Pro" w:cs="Arial"/>
                <w:spacing w:val="43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realizadas.</w:t>
            </w:r>
          </w:p>
        </w:tc>
        <w:tc>
          <w:tcPr>
            <w:tcW w:w="52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84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730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1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C57414" w:rsidRPr="00C57414" w:rsidTr="00BD5E75">
        <w:trPr>
          <w:trHeight w:hRule="exact" w:val="1179"/>
        </w:trPr>
        <w:tc>
          <w:tcPr>
            <w:tcW w:w="3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30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3</w:t>
            </w:r>
          </w:p>
        </w:tc>
        <w:tc>
          <w:tcPr>
            <w:tcW w:w="1943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05" w:firstLine="4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Cómo</w:t>
            </w:r>
            <w:r w:rsidRPr="00C57414">
              <w:rPr>
                <w:rFonts w:ascii="Myriad Pro" w:eastAsia="Arial" w:hAnsi="Myriad Pro" w:cs="Arial"/>
                <w:spacing w:val="17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valora</w:t>
            </w:r>
            <w:r w:rsidRPr="00C57414">
              <w:rPr>
                <w:rFonts w:ascii="Myriad Pro" w:eastAsia="Arial" w:hAnsi="Myriad Pro" w:cs="Arial"/>
                <w:spacing w:val="35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la</w:t>
            </w:r>
            <w:r w:rsidRPr="00C57414">
              <w:rPr>
                <w:rFonts w:ascii="Myriad Pro" w:eastAsia="Arial" w:hAnsi="Myriad Pro" w:cs="Arial"/>
                <w:spacing w:val="15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claridad</w:t>
            </w:r>
            <w:r w:rsidRPr="00C57414">
              <w:rPr>
                <w:rFonts w:ascii="Myriad Pro" w:eastAsia="Arial" w:hAnsi="Myriad Pro" w:cs="Arial"/>
                <w:spacing w:val="27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de las </w:t>
            </w:r>
            <w:r w:rsidRPr="00C57414">
              <w:rPr>
                <w:rFonts w:ascii="Myriad Pro" w:eastAsia="Arial" w:hAnsi="Myriad Pro" w:cs="Arial"/>
                <w:spacing w:val="51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informaciones reflejadas</w:t>
            </w:r>
            <w:r w:rsidRPr="00C57414">
              <w:rPr>
                <w:rFonts w:ascii="Myriad Pro" w:eastAsia="Arial" w:hAnsi="Myriad Pro" w:cs="Arial"/>
                <w:spacing w:val="63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en</w:t>
            </w:r>
            <w:r w:rsidRPr="00C57414">
              <w:rPr>
                <w:rFonts w:ascii="Myriad Pro" w:eastAsia="Arial" w:hAnsi="Myriad Pro" w:cs="Arial"/>
                <w:spacing w:val="62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los dictámenes</w:t>
            </w:r>
            <w:r w:rsidRPr="00C57414">
              <w:rPr>
                <w:rFonts w:ascii="Myriad Pro" w:eastAsia="Arial" w:hAnsi="Myriad Pro" w:cs="Arial"/>
                <w:spacing w:val="-21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presentados</w:t>
            </w:r>
            <w:r w:rsidRPr="00C57414">
              <w:rPr>
                <w:rFonts w:ascii="Myriad Pro" w:eastAsia="Arial" w:hAnsi="Myriad Pro" w:cs="Arial"/>
                <w:spacing w:val="-54"/>
                <w:sz w:val="24"/>
                <w:szCs w:val="24"/>
                <w:lang w:val="es-ES"/>
              </w:rPr>
              <w:t>.</w:t>
            </w:r>
          </w:p>
        </w:tc>
        <w:tc>
          <w:tcPr>
            <w:tcW w:w="52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84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730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1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C57414" w:rsidRPr="00C57414" w:rsidTr="00BD5E75">
        <w:trPr>
          <w:trHeight w:hRule="exact" w:val="986"/>
        </w:trPr>
        <w:tc>
          <w:tcPr>
            <w:tcW w:w="3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30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4</w:t>
            </w:r>
          </w:p>
        </w:tc>
        <w:tc>
          <w:tcPr>
            <w:tcW w:w="1943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05" w:firstLine="4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Cómo</w:t>
            </w:r>
            <w:r w:rsidRPr="00C57414">
              <w:rPr>
                <w:rFonts w:ascii="Myriad Pro" w:eastAsia="Arial" w:hAnsi="Myriad Pro" w:cs="Arial"/>
                <w:spacing w:val="41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califica</w:t>
            </w:r>
            <w:r w:rsidRPr="00C57414">
              <w:rPr>
                <w:rFonts w:ascii="Myriad Pro" w:eastAsia="Arial" w:hAnsi="Myriad Pro" w:cs="Arial"/>
                <w:spacing w:val="62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la</w:t>
            </w:r>
            <w:r w:rsidRPr="00C57414">
              <w:rPr>
                <w:rFonts w:ascii="Myriad Pro" w:eastAsia="Arial" w:hAnsi="Myriad Pro" w:cs="Arial"/>
                <w:spacing w:val="32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atención</w:t>
            </w:r>
            <w:r w:rsidRPr="00C57414">
              <w:rPr>
                <w:rFonts w:ascii="Myriad Pro" w:eastAsia="Arial" w:hAnsi="Myriad Pro" w:cs="Arial"/>
                <w:spacing w:val="49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 las</w:t>
            </w:r>
            <w:r w:rsidRPr="00C57414">
              <w:rPr>
                <w:rFonts w:ascii="Myriad Pro" w:eastAsia="Arial" w:hAnsi="Myriad Pro" w:cs="Arial"/>
                <w:spacing w:val="44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inquietudes</w:t>
            </w:r>
            <w:r w:rsidRPr="00C57414">
              <w:rPr>
                <w:rFonts w:ascii="Myriad Pro" w:eastAsia="Arial" w:hAnsi="Myriad Pro" w:cs="Arial"/>
                <w:spacing w:val="60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C57414">
              <w:rPr>
                <w:rFonts w:ascii="Myriad Pro" w:eastAsia="Arial" w:hAnsi="Myriad Pro" w:cs="Arial"/>
                <w:spacing w:val="47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los </w:t>
            </w:r>
            <w:r w:rsidRPr="00C57414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clientes</w:t>
            </w:r>
            <w:r w:rsidRPr="00C57414">
              <w:rPr>
                <w:rFonts w:ascii="Myriad Pro" w:eastAsia="Arial" w:hAnsi="Myriad Pro" w:cs="Arial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</w:t>
            </w:r>
            <w:r w:rsidRPr="00C57414">
              <w:rPr>
                <w:rFonts w:ascii="Myriad Pro" w:eastAsia="Arial" w:hAnsi="Myriad Pro" w:cs="Arial"/>
                <w:spacing w:val="16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la</w:t>
            </w:r>
            <w:r w:rsidRPr="00C57414">
              <w:rPr>
                <w:rFonts w:ascii="Myriad Pro" w:eastAsia="Arial" w:hAnsi="Myriad Pro" w:cs="Arial"/>
                <w:spacing w:val="58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solución</w:t>
            </w:r>
            <w:r w:rsidRPr="00C57414">
              <w:rPr>
                <w:rFonts w:ascii="Myriad Pro" w:eastAsia="Arial" w:hAnsi="Myriad Pro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de </w:t>
            </w:r>
            <w:r w:rsidR="00967F1C"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inconvenientes</w:t>
            </w:r>
            <w:r w:rsidR="00967F1C" w:rsidRPr="00C57414">
              <w:rPr>
                <w:rFonts w:ascii="Myriad Pro" w:eastAsia="Arial" w:hAnsi="Myriad Pro" w:cs="Arial"/>
                <w:spacing w:val="-9"/>
                <w:sz w:val="24"/>
                <w:szCs w:val="24"/>
                <w:lang w:val="es-ES"/>
              </w:rPr>
              <w:t>.</w:t>
            </w:r>
          </w:p>
        </w:tc>
        <w:tc>
          <w:tcPr>
            <w:tcW w:w="52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84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730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1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C57414" w:rsidRPr="00C57414" w:rsidTr="00BD5E75">
        <w:trPr>
          <w:trHeight w:hRule="exact" w:val="703"/>
        </w:trPr>
        <w:tc>
          <w:tcPr>
            <w:tcW w:w="3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30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5</w:t>
            </w:r>
          </w:p>
        </w:tc>
        <w:tc>
          <w:tcPr>
            <w:tcW w:w="1943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100" w:firstLine="9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Cómo</w:t>
            </w:r>
            <w:r w:rsidRPr="00C57414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evalúa </w:t>
            </w:r>
            <w:r w:rsidRPr="00C57414">
              <w:rPr>
                <w:rFonts w:ascii="Myriad Pro" w:eastAsia="Arial" w:hAnsi="Myriad Pro" w:cs="Arial"/>
                <w:spacing w:val="17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la</w:t>
            </w:r>
            <w:r w:rsidRPr="00C57414">
              <w:rPr>
                <w:rFonts w:ascii="Myriad Pro" w:eastAsia="Arial" w:hAnsi="Myriad Pro" w:cs="Arial"/>
                <w:spacing w:val="56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cortesía </w:t>
            </w:r>
            <w:r w:rsidRPr="00C57414">
              <w:rPr>
                <w:rFonts w:ascii="Myriad Pro" w:eastAsia="Arial" w:hAnsi="Myriad Pro" w:cs="Arial"/>
                <w:spacing w:val="14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 trato</w:t>
            </w:r>
            <w:r w:rsidRPr="00C57414">
              <w:rPr>
                <w:rFonts w:ascii="Myriad Pro" w:eastAsia="Arial" w:hAnsi="Myriad Pro" w:cs="Arial"/>
                <w:spacing w:val="30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C57414">
              <w:rPr>
                <w:rFonts w:ascii="Myriad Pro" w:eastAsia="Arial" w:hAnsi="Myriad Pro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cliente.</w:t>
            </w:r>
          </w:p>
        </w:tc>
        <w:tc>
          <w:tcPr>
            <w:tcW w:w="52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84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730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1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C57414" w:rsidRPr="00C57414" w:rsidTr="00BD5E75">
        <w:trPr>
          <w:trHeight w:hRule="exact" w:val="713"/>
        </w:trPr>
        <w:tc>
          <w:tcPr>
            <w:tcW w:w="311" w:type="pct"/>
          </w:tcPr>
          <w:p w:rsidR="00E07688" w:rsidRPr="00C57414" w:rsidRDefault="00E07688" w:rsidP="00BD5E75">
            <w:pPr>
              <w:pStyle w:val="TableParagraph"/>
              <w:spacing w:line="276" w:lineRule="auto"/>
              <w:ind w:left="30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6</w:t>
            </w:r>
          </w:p>
        </w:tc>
        <w:tc>
          <w:tcPr>
            <w:tcW w:w="1943" w:type="pct"/>
          </w:tcPr>
          <w:p w:rsidR="00E07688" w:rsidRPr="00C57414" w:rsidRDefault="00E07688" w:rsidP="00BD5E75">
            <w:pPr>
              <w:pStyle w:val="TableParagraph"/>
              <w:tabs>
                <w:tab w:val="left" w:pos="1589"/>
                <w:tab w:val="left" w:pos="2743"/>
              </w:tabs>
              <w:spacing w:line="276" w:lineRule="auto"/>
              <w:ind w:left="110" w:hanging="5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Valoración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ab/>
              <w:t>general</w:t>
            </w:r>
            <w:r w:rsidRPr="00C57414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ab/>
              <w:t>del servicio.</w:t>
            </w:r>
          </w:p>
        </w:tc>
        <w:tc>
          <w:tcPr>
            <w:tcW w:w="52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84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730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11" w:type="pct"/>
          </w:tcPr>
          <w:p w:rsidR="00E07688" w:rsidRPr="00C57414" w:rsidRDefault="00E07688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</w:tbl>
    <w:p w:rsidR="00E07688" w:rsidRPr="00C57414" w:rsidRDefault="00E07688" w:rsidP="00E07688">
      <w:pPr>
        <w:spacing w:after="0"/>
        <w:ind w:firstLine="708"/>
        <w:rPr>
          <w:rFonts w:ascii="Myriad Pro" w:hAnsi="Myriad Pro"/>
          <w:sz w:val="24"/>
          <w:szCs w:val="24"/>
        </w:rPr>
      </w:pPr>
    </w:p>
    <w:p w:rsidR="0095307E" w:rsidRPr="00C57414" w:rsidRDefault="00E07688" w:rsidP="00E07688">
      <w:r w:rsidRPr="00C57414">
        <w:rPr>
          <w:rFonts w:ascii="Myriad Pro" w:hAnsi="Myriad Pro"/>
          <w:noProof/>
          <w:sz w:val="24"/>
          <w:szCs w:val="24"/>
          <w:lang w:val="es-ES" w:eastAsia="es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59777A5" wp14:editId="4ED5F30C">
                <wp:simplePos x="0" y="0"/>
                <wp:positionH relativeFrom="page">
                  <wp:posOffset>656590</wp:posOffset>
                </wp:positionH>
                <wp:positionV relativeFrom="paragraph">
                  <wp:posOffset>943610</wp:posOffset>
                </wp:positionV>
                <wp:extent cx="5266690" cy="1270"/>
                <wp:effectExtent l="8890" t="10160" r="10795" b="7620"/>
                <wp:wrapNone/>
                <wp:docPr id="478" name="Grupo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6690" cy="1270"/>
                          <a:chOff x="1034" y="1486"/>
                          <a:chExt cx="8294" cy="2"/>
                        </a:xfrm>
                      </wpg:grpSpPr>
                      <wps:wsp>
                        <wps:cNvPr id="479" name="Freeform 29"/>
                        <wps:cNvSpPr>
                          <a:spLocks/>
                        </wps:cNvSpPr>
                        <wps:spPr bwMode="auto">
                          <a:xfrm>
                            <a:off x="1034" y="1486"/>
                            <a:ext cx="8294" cy="2"/>
                          </a:xfrm>
                          <a:custGeom>
                            <a:avLst/>
                            <a:gdLst>
                              <a:gd name="T0" fmla="+- 0 1034 1034"/>
                              <a:gd name="T1" fmla="*/ T0 w 8294"/>
                              <a:gd name="T2" fmla="+- 0 9328 1034"/>
                              <a:gd name="T3" fmla="*/ T2 w 82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94">
                                <a:moveTo>
                                  <a:pt x="0" y="0"/>
                                </a:moveTo>
                                <a:lnTo>
                                  <a:pt x="8294" y="0"/>
                                </a:lnTo>
                              </a:path>
                            </a:pathLst>
                          </a:custGeom>
                          <a:noFill/>
                          <a:ln w="6082">
                            <a:solidFill>
                              <a:srgbClr val="70707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FA747" id="Grupo 478" o:spid="_x0000_s1026" style="position:absolute;margin-left:51.7pt;margin-top:74.3pt;width:414.7pt;height:.1pt;z-index:-251657216;mso-position-horizontal-relative:page" coordorigin="1034,1486" coordsize="82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">
                <v:shape id="Freeform 29" o:spid="_x0000_s1027" style="position:absolute;left:1034;top:1486;width:8294;height:2;visibility:visible;mso-wrap-style:square;v-text-anchor:top" coordsize="829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Q/8YA&#10;AADcAAAADwAAAGRycy9kb3ducmV2LnhtbESPT2vCQBTE7wW/w/IEL0U3SvFPdBNsqVB6KFQ9eHxm&#10;n0kw+zbsbpP023cLhR6HmfkNs8sH04iOnK8tK5jPEhDEhdU1lwrOp8N0DcIHZI2NZVLwTR7ybPSw&#10;w1Tbnj+pO4ZSRAj7FBVUIbSplL6oyKCf2ZY4ejfrDIYoXSm1wz7CTSMXSbKUBmuOCxW29FJRcT9+&#10;GQUf77y5HB7v11N4Tepnaoql016pyXjYb0EEGsJ/+K/9phU8rTbweyYeAZ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VQ/8YAAADcAAAADwAAAAAAAAAAAAAAAACYAgAAZHJz&#10;L2Rvd25yZXYueG1sUEsFBgAAAAAEAAQA9QAAAIsDAAAAAA==&#10;" path="m,l8294,e" filled="f" strokecolor="#707070" strokeweight=".16894mm">
                  <v:path arrowok="t" o:connecttype="custom" o:connectlocs="0,0;8294,0" o:connectangles="0,0"/>
                </v:shape>
                <w10:wrap anchorx="page"/>
              </v:group>
            </w:pict>
          </mc:Fallback>
        </mc:AlternateContent>
      </w:r>
      <w:r w:rsidRPr="00C57414">
        <w:rPr>
          <w:rFonts w:ascii="Myriad Pro" w:hAnsi="Myriad Pro"/>
          <w:sz w:val="24"/>
          <w:szCs w:val="24"/>
          <w:lang w:val="es-ES"/>
        </w:rPr>
        <w:t>Aspectos</w:t>
      </w:r>
      <w:r w:rsidRPr="00C57414">
        <w:rPr>
          <w:rFonts w:ascii="Myriad Pro" w:hAnsi="Myriad Pro"/>
          <w:spacing w:val="44"/>
          <w:sz w:val="24"/>
          <w:szCs w:val="24"/>
          <w:lang w:val="es-ES"/>
        </w:rPr>
        <w:t xml:space="preserve"> </w:t>
      </w:r>
      <w:r w:rsidRPr="00C57414">
        <w:rPr>
          <w:rFonts w:ascii="Myriad Pro" w:hAnsi="Myriad Pro"/>
          <w:sz w:val="24"/>
          <w:szCs w:val="24"/>
          <w:lang w:val="es-ES"/>
        </w:rPr>
        <w:t>positivos,</w:t>
      </w:r>
      <w:r w:rsidRPr="00C57414">
        <w:rPr>
          <w:rFonts w:ascii="Myriad Pro" w:hAnsi="Myriad Pro"/>
          <w:spacing w:val="41"/>
          <w:sz w:val="24"/>
          <w:szCs w:val="24"/>
          <w:lang w:val="es-ES"/>
        </w:rPr>
        <w:t xml:space="preserve"> </w:t>
      </w:r>
      <w:r w:rsidRPr="00C57414">
        <w:rPr>
          <w:rFonts w:ascii="Myriad Pro" w:hAnsi="Myriad Pro"/>
          <w:sz w:val="24"/>
          <w:szCs w:val="24"/>
          <w:lang w:val="es-ES"/>
        </w:rPr>
        <w:t>negativos,</w:t>
      </w:r>
      <w:r w:rsidRPr="00C57414">
        <w:rPr>
          <w:rFonts w:ascii="Myriad Pro" w:hAnsi="Myriad Pro"/>
          <w:spacing w:val="9"/>
          <w:sz w:val="24"/>
          <w:szCs w:val="24"/>
          <w:lang w:val="es-ES"/>
        </w:rPr>
        <w:t xml:space="preserve"> </w:t>
      </w:r>
      <w:r w:rsidRPr="00C57414">
        <w:rPr>
          <w:rFonts w:ascii="Myriad Pro" w:hAnsi="Myriad Pro"/>
          <w:sz w:val="24"/>
          <w:szCs w:val="24"/>
          <w:lang w:val="es-ES"/>
        </w:rPr>
        <w:t>comentarios</w:t>
      </w:r>
      <w:r w:rsidRPr="00C57414">
        <w:rPr>
          <w:rFonts w:ascii="Myriad Pro" w:hAnsi="Myriad Pro"/>
          <w:spacing w:val="49"/>
          <w:sz w:val="24"/>
          <w:szCs w:val="24"/>
          <w:lang w:val="es-ES"/>
        </w:rPr>
        <w:t xml:space="preserve"> </w:t>
      </w:r>
      <w:r w:rsidRPr="00C57414">
        <w:rPr>
          <w:rFonts w:ascii="Myriad Pro" w:hAnsi="Myriad Pro"/>
          <w:sz w:val="24"/>
          <w:szCs w:val="24"/>
          <w:lang w:val="es-ES"/>
        </w:rPr>
        <w:t>y/o</w:t>
      </w:r>
      <w:r w:rsidRPr="00C57414">
        <w:rPr>
          <w:rFonts w:ascii="Myriad Pro" w:hAnsi="Myriad Pro"/>
          <w:spacing w:val="41"/>
          <w:sz w:val="24"/>
          <w:szCs w:val="24"/>
          <w:lang w:val="es-ES"/>
        </w:rPr>
        <w:t xml:space="preserve"> </w:t>
      </w:r>
      <w:r w:rsidRPr="00C57414">
        <w:rPr>
          <w:rFonts w:ascii="Myriad Pro" w:hAnsi="Myriad Pro"/>
          <w:sz w:val="24"/>
          <w:szCs w:val="24"/>
          <w:lang w:val="es-ES"/>
        </w:rPr>
        <w:t>recomendaciones</w:t>
      </w:r>
    </w:p>
    <w:p w:rsidR="0095307E" w:rsidRPr="00C57414" w:rsidRDefault="00E07688" w:rsidP="0095307E">
      <w:r w:rsidRPr="00C57414">
        <w:rPr>
          <w:rFonts w:ascii="Myriad Pro" w:hAnsi="Myriad Pro"/>
          <w:noProof/>
          <w:sz w:val="24"/>
          <w:szCs w:val="24"/>
          <w:lang w:val="es-ES" w:eastAsia="es-ES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00D9E1D0" wp14:editId="41B8A2DB">
                <wp:simplePos x="0" y="0"/>
                <wp:positionH relativeFrom="page">
                  <wp:posOffset>657225</wp:posOffset>
                </wp:positionH>
                <wp:positionV relativeFrom="paragraph">
                  <wp:posOffset>208279</wp:posOffset>
                </wp:positionV>
                <wp:extent cx="6419850" cy="104775"/>
                <wp:effectExtent l="0" t="0" r="19050" b="0"/>
                <wp:wrapNone/>
                <wp:docPr id="26" name="Grup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9850" cy="104775"/>
                          <a:chOff x="1034" y="844"/>
                          <a:chExt cx="9496" cy="2"/>
                        </a:xfrm>
                      </wpg:grpSpPr>
                      <wps:wsp>
                        <wps:cNvPr id="27" name="Freeform 25"/>
                        <wps:cNvSpPr>
                          <a:spLocks/>
                        </wps:cNvSpPr>
                        <wps:spPr bwMode="auto">
                          <a:xfrm>
                            <a:off x="1034" y="844"/>
                            <a:ext cx="9496" cy="2"/>
                          </a:xfrm>
                          <a:custGeom>
                            <a:avLst/>
                            <a:gdLst>
                              <a:gd name="T0" fmla="+- 0 1034 1034"/>
                              <a:gd name="T1" fmla="*/ T0 w 9496"/>
                              <a:gd name="T2" fmla="+- 0 10530 1034"/>
                              <a:gd name="T3" fmla="*/ T2 w 94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96">
                                <a:moveTo>
                                  <a:pt x="0" y="0"/>
                                </a:moveTo>
                                <a:lnTo>
                                  <a:pt x="9496" y="0"/>
                                </a:lnTo>
                              </a:path>
                            </a:pathLst>
                          </a:custGeom>
                          <a:noFill/>
                          <a:ln w="6082">
                            <a:solidFill>
                              <a:srgbClr val="6B707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B4B28" id="Grupo 26" o:spid="_x0000_s1026" style="position:absolute;margin-left:51.75pt;margin-top:16.4pt;width:505.5pt;height:8.25pt;z-index:-251660288;mso-position-horizontal-relative:page" coordorigin="1034,844" coordsize="94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">
                <v:shape id="Freeform 25" o:spid="_x0000_s1027" style="position:absolute;left:1034;top:844;width:9496;height:2;visibility:visible;mso-wrap-style:square;v-text-anchor:top" coordsize="94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IKcUA&#10;AADbAAAADwAAAGRycy9kb3ducmV2LnhtbESPQWsCMRSE74L/ITzBi2hWwa6sRmkLhZ4K1WL19tg8&#10;dxc3L2sSdeuvN0LB4zAz3zCLVWtqcSHnK8sKxqMEBHFudcWFgp/Nx3AGwgdkjbVlUvBHHlbLbmeB&#10;mbZX/qbLOhQiQthnqKAMocmk9HlJBv3INsTRO1hnMETpCqkdXiPc1HKSJC/SYMVxocSG3kvKj+uz&#10;UfB2Ox1+U8fbHe4Gx/RrO8Xpba9Uv9e+zkEEasMz/N/+1AomKTy+xB8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EgpxQAAANsAAAAPAAAAAAAAAAAAAAAAAJgCAABkcnMv&#10;ZG93bnJldi54bWxQSwUGAAAAAAQABAD1AAAAigMAAAAA&#10;" path="m,l9496,e" filled="f" strokecolor="#6b7070" strokeweight=".16894mm">
                  <v:path arrowok="t" o:connecttype="custom" o:connectlocs="0,0;9496,0" o:connectangles="0,0"/>
                </v:shape>
                <w10:wrap anchorx="page"/>
              </v:group>
            </w:pict>
          </mc:Fallback>
        </mc:AlternateContent>
      </w:r>
    </w:p>
    <w:p w:rsidR="0095307E" w:rsidRPr="00C57414" w:rsidRDefault="00E07688" w:rsidP="00C57414">
      <w:pPr>
        <w:tabs>
          <w:tab w:val="left" w:pos="8085"/>
        </w:tabs>
      </w:pPr>
      <w:r w:rsidRPr="00C57414">
        <w:rPr>
          <w:rFonts w:ascii="Myriad Pro" w:hAnsi="Myriad Pro"/>
          <w:noProof/>
          <w:sz w:val="24"/>
          <w:szCs w:val="24"/>
          <w:lang w:val="es-ES" w:eastAsia="es-E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34C9189" wp14:editId="0B78223E">
                <wp:simplePos x="0" y="0"/>
                <wp:positionH relativeFrom="margin">
                  <wp:align>right</wp:align>
                </wp:positionH>
                <wp:positionV relativeFrom="paragraph">
                  <wp:posOffset>95885</wp:posOffset>
                </wp:positionV>
                <wp:extent cx="6487160" cy="57150"/>
                <wp:effectExtent l="0" t="0" r="27940" b="0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7160" cy="57150"/>
                          <a:chOff x="1030" y="1163"/>
                          <a:chExt cx="9501" cy="2"/>
                        </a:xfrm>
                      </wpg:grpSpPr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1030" y="1163"/>
                            <a:ext cx="9501" cy="2"/>
                          </a:xfrm>
                          <a:custGeom>
                            <a:avLst/>
                            <a:gdLst>
                              <a:gd name="T0" fmla="+- 0 1030 1030"/>
                              <a:gd name="T1" fmla="*/ T0 w 9501"/>
                              <a:gd name="T2" fmla="+- 0 10530 1030"/>
                              <a:gd name="T3" fmla="*/ T2 w 95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01">
                                <a:moveTo>
                                  <a:pt x="0" y="0"/>
                                </a:moveTo>
                                <a:lnTo>
                                  <a:pt x="9500" y="0"/>
                                </a:lnTo>
                              </a:path>
                            </a:pathLst>
                          </a:custGeom>
                          <a:noFill/>
                          <a:ln w="9123">
                            <a:solidFill>
                              <a:srgbClr val="676B6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ED345" id="Grupo 24" o:spid="_x0000_s1026" style="position:absolute;margin-left:459.6pt;margin-top:7.55pt;width:510.8pt;height:4.5pt;z-index:-251658240;mso-position-horizontal:right;mso-position-horizontal-relative:margin" coordorigin="1030,1163" coordsize="95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">
                <v:shape id="Freeform 27" o:spid="_x0000_s1027" style="position:absolute;left:1030;top:1163;width:9501;height:2;visibility:visible;mso-wrap-style:square;v-text-anchor:top" coordsize="95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9ycEA&#10;AADbAAAADwAAAGRycy9kb3ducmV2LnhtbESPQYvCMBSE74L/ITxhb5pacJFqLEUQ3Ju6C14fzbMp&#10;Ni+liW3XX78RhD0OM/MNs81H24ieOl87VrBcJCCIS6drrhT8fB/maxA+IGtsHJOCX/KQ76aTLWba&#10;DXym/hIqESHsM1RgQmgzKX1pyKJfuJY4ejfXWQxRdpXUHQ4RbhuZJsmntFhzXDDY0t5Qeb88rIJV&#10;/3Xz2KzTFouxPw1meX5eD0p9zMZiAyLQGP7D7/ZRK0hX8PoSf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vvcnBAAAA2wAAAA8AAAAAAAAAAAAAAAAAmAIAAGRycy9kb3du&#10;cmV2LnhtbFBLBQYAAAAABAAEAPUAAACGAwAAAAA=&#10;" path="m,l9500,e" filled="f" strokecolor="#676b6b" strokeweight=".25342mm">
                  <v:path arrowok="t" o:connecttype="custom" o:connectlocs="0,0;9500,0" o:connectangles="0,0"/>
                </v:shape>
                <w10:wrap anchorx="margin"/>
              </v:group>
            </w:pict>
          </mc:Fallback>
        </mc:AlternateContent>
      </w:r>
      <w:r w:rsidR="00C57414">
        <w:tab/>
      </w:r>
    </w:p>
    <w:p w:rsidR="0095307E" w:rsidRPr="00C57414" w:rsidRDefault="0095307E" w:rsidP="0095307E">
      <w:bookmarkStart w:id="0" w:name="_GoBack"/>
      <w:bookmarkEnd w:id="0"/>
    </w:p>
    <w:sectPr w:rsidR="0095307E" w:rsidRPr="00C57414" w:rsidSect="0095307E">
      <w:headerReference w:type="default" r:id="rId8"/>
      <w:footerReference w:type="default" r:id="rId9"/>
      <w:headerReference w:type="first" r:id="rId10"/>
      <w:footerReference w:type="first" r:id="rId11"/>
      <w:pgSz w:w="12240" w:h="15840" w:code="119"/>
      <w:pgMar w:top="1344" w:right="958" w:bottom="1344" w:left="958" w:header="0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336" w:rsidRDefault="00861336" w:rsidP="007D3E6A">
      <w:pPr>
        <w:spacing w:after="0" w:line="240" w:lineRule="auto"/>
      </w:pPr>
      <w:r>
        <w:separator/>
      </w:r>
    </w:p>
  </w:endnote>
  <w:endnote w:type="continuationSeparator" w:id="0">
    <w:p w:rsidR="00861336" w:rsidRDefault="00861336" w:rsidP="007D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749" w:rsidRPr="001B684B" w:rsidRDefault="003064AB" w:rsidP="00573CE9">
    <w:pPr>
      <w:pStyle w:val="Prrafodelista"/>
      <w:spacing w:after="200" w:line="276" w:lineRule="auto"/>
      <w:contextualSpacing/>
      <w:jc w:val="center"/>
      <w:rPr>
        <w:rFonts w:ascii="Bookman Old Style" w:hAnsi="Bookman Old Style"/>
        <w:i/>
        <w:color w:val="FFFFFF"/>
        <w:sz w:val="18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3684831D" wp14:editId="14A6C182">
              <wp:simplePos x="0" y="0"/>
              <wp:positionH relativeFrom="column">
                <wp:posOffset>-1209675</wp:posOffset>
              </wp:positionH>
              <wp:positionV relativeFrom="paragraph">
                <wp:posOffset>113030</wp:posOffset>
              </wp:positionV>
              <wp:extent cx="224155" cy="560070"/>
              <wp:effectExtent l="38100" t="0" r="80645" b="0"/>
              <wp:wrapNone/>
              <wp:docPr id="460" name="460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4155" cy="560070"/>
                        <a:chOff x="0" y="0"/>
                        <a:chExt cx="561340" cy="1398905"/>
                      </a:xfrm>
                      <a:solidFill>
                        <a:sysClr val="window" lastClr="FFFFFF"/>
                      </a:solidFill>
                    </wpg:grpSpPr>
                    <wpg:grpSp>
                      <wpg:cNvPr id="2" name="Grupo 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398905"/>
                          <a:chOff x="2106" y="9398"/>
                          <a:chExt cx="230" cy="2203"/>
                        </a:xfrm>
                        <a:grpFill/>
                      </wpg:grpSpPr>
                      <wps:wsp>
                        <wps:cNvPr id="1" name="Freeform 3"/>
                        <wps:cNvSpPr>
                          <a:spLocks/>
                        </wps:cNvSpPr>
                        <wps:spPr bwMode="auto">
                          <a:xfrm>
                            <a:off x="2106" y="9398"/>
                            <a:ext cx="230" cy="2203"/>
                          </a:xfrm>
                          <a:custGeom>
                            <a:avLst/>
                            <a:gdLst>
                              <a:gd name="T0" fmla="+- 0 2106 2106"/>
                              <a:gd name="T1" fmla="*/ T0 w 230"/>
                              <a:gd name="T2" fmla="+- 0 9398 9398"/>
                              <a:gd name="T3" fmla="*/ 9398 h 2203"/>
                              <a:gd name="T4" fmla="+- 0 2106 2106"/>
                              <a:gd name="T5" fmla="*/ T4 w 230"/>
                              <a:gd name="T6" fmla="+- 0 10517 9398"/>
                              <a:gd name="T7" fmla="*/ 10517 h 2203"/>
                              <a:gd name="T8" fmla="+- 0 2220 2106"/>
                              <a:gd name="T9" fmla="*/ T8 w 230"/>
                              <a:gd name="T10" fmla="+- 0 10517 9398"/>
                              <a:gd name="T11" fmla="*/ 10517 h 2203"/>
                              <a:gd name="T12" fmla="+- 0 2225 2106"/>
                              <a:gd name="T13" fmla="*/ T12 w 230"/>
                              <a:gd name="T14" fmla="+- 0 11601 9398"/>
                              <a:gd name="T15" fmla="*/ 11601 h 2203"/>
                              <a:gd name="T16" fmla="+- 0 2282 2106"/>
                              <a:gd name="T17" fmla="*/ T16 w 230"/>
                              <a:gd name="T18" fmla="+- 0 11580 9398"/>
                              <a:gd name="T19" fmla="*/ 11580 h 2203"/>
                              <a:gd name="T20" fmla="+- 0 2336 2106"/>
                              <a:gd name="T21" fmla="*/ T20 w 230"/>
                              <a:gd name="T22" fmla="+- 0 11553 9398"/>
                              <a:gd name="T23" fmla="*/ 11553 h 2203"/>
                              <a:gd name="T24" fmla="+- 0 2332 2106"/>
                              <a:gd name="T25" fmla="*/ T24 w 230"/>
                              <a:gd name="T26" fmla="+- 0 9480 9398"/>
                              <a:gd name="T27" fmla="*/ 9480 h 2203"/>
                              <a:gd name="T28" fmla="+- 0 2277 2106"/>
                              <a:gd name="T29" fmla="*/ T28 w 230"/>
                              <a:gd name="T30" fmla="+- 0 9454 9398"/>
                              <a:gd name="T31" fmla="*/ 9454 h 2203"/>
                              <a:gd name="T32" fmla="+- 0 2221 2106"/>
                              <a:gd name="T33" fmla="*/ T32 w 230"/>
                              <a:gd name="T34" fmla="+- 0 9432 9398"/>
                              <a:gd name="T35" fmla="*/ 9432 h 2203"/>
                              <a:gd name="T36" fmla="+- 0 2164 2106"/>
                              <a:gd name="T37" fmla="*/ T36 w 230"/>
                              <a:gd name="T38" fmla="+- 0 9414 9398"/>
                              <a:gd name="T39" fmla="*/ 9414 h 2203"/>
                              <a:gd name="T40" fmla="+- 0 2125 2106"/>
                              <a:gd name="T41" fmla="*/ T40 w 230"/>
                              <a:gd name="T42" fmla="+- 0 9403 9398"/>
                              <a:gd name="T43" fmla="*/ 9403 h 2203"/>
                              <a:gd name="T44" fmla="+- 0 2106 2106"/>
                              <a:gd name="T45" fmla="*/ T44 w 230"/>
                              <a:gd name="T46" fmla="+- 0 9398 9398"/>
                              <a:gd name="T47" fmla="*/ 9398 h 2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30" h="2203">
                                <a:moveTo>
                                  <a:pt x="0" y="0"/>
                                </a:moveTo>
                                <a:lnTo>
                                  <a:pt x="0" y="1119"/>
                                </a:lnTo>
                                <a:lnTo>
                                  <a:pt x="114" y="1119"/>
                                </a:lnTo>
                                <a:lnTo>
                                  <a:pt x="119" y="2203"/>
                                </a:lnTo>
                                <a:lnTo>
                                  <a:pt x="176" y="2182"/>
                                </a:lnTo>
                                <a:lnTo>
                                  <a:pt x="230" y="2155"/>
                                </a:lnTo>
                                <a:lnTo>
                                  <a:pt x="226" y="82"/>
                                </a:lnTo>
                                <a:lnTo>
                                  <a:pt x="171" y="56"/>
                                </a:lnTo>
                                <a:lnTo>
                                  <a:pt x="115" y="34"/>
                                </a:lnTo>
                                <a:lnTo>
                                  <a:pt x="58" y="16"/>
                                </a:lnTo>
                                <a:lnTo>
                                  <a:pt x="19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50" name="Grupo 450"/>
                      <wpg:cNvGrpSpPr>
                        <a:grpSpLocks/>
                      </wpg:cNvGrpSpPr>
                      <wpg:grpSpPr bwMode="auto">
                        <a:xfrm>
                          <a:off x="215900" y="76200"/>
                          <a:ext cx="121285" cy="1215390"/>
                          <a:chOff x="2430" y="9525"/>
                          <a:chExt cx="191" cy="1914"/>
                        </a:xfrm>
                        <a:grpFill/>
                      </wpg:grpSpPr>
                      <wps:wsp>
                        <wps:cNvPr id="451" name="Freeform 5"/>
                        <wps:cNvSpPr>
                          <a:spLocks/>
                        </wps:cNvSpPr>
                        <wps:spPr bwMode="auto">
                          <a:xfrm>
                            <a:off x="2430" y="9525"/>
                            <a:ext cx="191" cy="1914"/>
                          </a:xfrm>
                          <a:custGeom>
                            <a:avLst/>
                            <a:gdLst>
                              <a:gd name="T0" fmla="+- 0 2430 2430"/>
                              <a:gd name="T1" fmla="*/ T0 w 191"/>
                              <a:gd name="T2" fmla="+- 0 9525 9525"/>
                              <a:gd name="T3" fmla="*/ 9525 h 1914"/>
                              <a:gd name="T4" fmla="+- 0 2430 2430"/>
                              <a:gd name="T5" fmla="*/ T4 w 191"/>
                              <a:gd name="T6" fmla="+- 0 10517 9525"/>
                              <a:gd name="T7" fmla="*/ 10517 h 1914"/>
                              <a:gd name="T8" fmla="+- 0 2525 2430"/>
                              <a:gd name="T9" fmla="*/ T8 w 191"/>
                              <a:gd name="T10" fmla="+- 0 10517 9525"/>
                              <a:gd name="T11" fmla="*/ 10517 h 1914"/>
                              <a:gd name="T12" fmla="+- 0 2531 2430"/>
                              <a:gd name="T13" fmla="*/ T12 w 191"/>
                              <a:gd name="T14" fmla="+- 0 11439 9525"/>
                              <a:gd name="T15" fmla="*/ 11439 h 1914"/>
                              <a:gd name="T16" fmla="+- 0 2580 2430"/>
                              <a:gd name="T17" fmla="*/ T16 w 191"/>
                              <a:gd name="T18" fmla="+- 0 11398 9525"/>
                              <a:gd name="T19" fmla="*/ 11398 h 1914"/>
                              <a:gd name="T20" fmla="+- 0 2620 2430"/>
                              <a:gd name="T21" fmla="*/ T20 w 191"/>
                              <a:gd name="T22" fmla="+- 0 11361 9525"/>
                              <a:gd name="T23" fmla="*/ 11361 h 1914"/>
                              <a:gd name="T24" fmla="+- 0 2619 2430"/>
                              <a:gd name="T25" fmla="*/ T24 w 191"/>
                              <a:gd name="T26" fmla="+- 0 9672 9525"/>
                              <a:gd name="T27" fmla="*/ 9672 h 1914"/>
                              <a:gd name="T28" fmla="+- 0 2575 2430"/>
                              <a:gd name="T29" fmla="*/ T28 w 191"/>
                              <a:gd name="T30" fmla="+- 0 9631 9525"/>
                              <a:gd name="T31" fmla="*/ 9631 h 1914"/>
                              <a:gd name="T32" fmla="+- 0 2528 2430"/>
                              <a:gd name="T33" fmla="*/ T32 w 191"/>
                              <a:gd name="T34" fmla="+- 0 9593 9525"/>
                              <a:gd name="T35" fmla="*/ 9593 h 1914"/>
                              <a:gd name="T36" fmla="+- 0 2463 2430"/>
                              <a:gd name="T37" fmla="*/ T36 w 191"/>
                              <a:gd name="T38" fmla="+- 0 9546 9525"/>
                              <a:gd name="T39" fmla="*/ 9546 h 1914"/>
                              <a:gd name="T40" fmla="+- 0 2447 2430"/>
                              <a:gd name="T41" fmla="*/ T40 w 191"/>
                              <a:gd name="T42" fmla="+- 0 9536 9525"/>
                              <a:gd name="T43" fmla="*/ 9536 h 1914"/>
                              <a:gd name="T44" fmla="+- 0 2430 2430"/>
                              <a:gd name="T45" fmla="*/ T44 w 191"/>
                              <a:gd name="T46" fmla="+- 0 9525 9525"/>
                              <a:gd name="T47" fmla="*/ 9525 h 1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1" h="1914">
                                <a:moveTo>
                                  <a:pt x="0" y="0"/>
                                </a:moveTo>
                                <a:lnTo>
                                  <a:pt x="0" y="992"/>
                                </a:lnTo>
                                <a:lnTo>
                                  <a:pt x="95" y="992"/>
                                </a:lnTo>
                                <a:lnTo>
                                  <a:pt x="101" y="1914"/>
                                </a:lnTo>
                                <a:lnTo>
                                  <a:pt x="150" y="1873"/>
                                </a:lnTo>
                                <a:lnTo>
                                  <a:pt x="190" y="1836"/>
                                </a:lnTo>
                                <a:lnTo>
                                  <a:pt x="189" y="147"/>
                                </a:lnTo>
                                <a:lnTo>
                                  <a:pt x="145" y="106"/>
                                </a:lnTo>
                                <a:lnTo>
                                  <a:pt x="98" y="68"/>
                                </a:lnTo>
                                <a:lnTo>
                                  <a:pt x="33" y="21"/>
                                </a:lnTo>
                                <a:lnTo>
                                  <a:pt x="17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52" name="Grupo 452"/>
                      <wpg:cNvGrpSpPr>
                        <a:grpSpLocks/>
                      </wpg:cNvGrpSpPr>
                      <wpg:grpSpPr bwMode="auto">
                        <a:xfrm>
                          <a:off x="368300" y="215900"/>
                          <a:ext cx="193040" cy="934720"/>
                          <a:chOff x="2691" y="9731"/>
                          <a:chExt cx="304" cy="1472"/>
                        </a:xfrm>
                        <a:grpFill/>
                      </wpg:grpSpPr>
                      <wpg:grpSp>
                        <wpg:cNvPr id="454" name="Group 7"/>
                        <wpg:cNvGrpSpPr>
                          <a:grpSpLocks/>
                        </wpg:cNvGrpSpPr>
                        <wpg:grpSpPr bwMode="auto">
                          <a:xfrm>
                            <a:off x="2698" y="9738"/>
                            <a:ext cx="139" cy="1457"/>
                            <a:chOff x="2698" y="9738"/>
                            <a:chExt cx="139" cy="1457"/>
                          </a:xfrm>
                          <a:grpFill/>
                        </wpg:grpSpPr>
                        <wps:wsp>
                          <wps:cNvPr id="456" name="Freeform 8"/>
                          <wps:cNvSpPr>
                            <a:spLocks/>
                          </wps:cNvSpPr>
                          <wps:spPr bwMode="auto">
                            <a:xfrm>
                              <a:off x="2698" y="9738"/>
                              <a:ext cx="139" cy="1457"/>
                            </a:xfrm>
                            <a:custGeom>
                              <a:avLst/>
                              <a:gdLst>
                                <a:gd name="T0" fmla="+- 0 2698 2698"/>
                                <a:gd name="T1" fmla="*/ T0 w 139"/>
                                <a:gd name="T2" fmla="+- 0 9738 9738"/>
                                <a:gd name="T3" fmla="*/ 9738 h 1457"/>
                                <a:gd name="T4" fmla="+- 0 2698 2698"/>
                                <a:gd name="T5" fmla="*/ T4 w 139"/>
                                <a:gd name="T6" fmla="+- 0 10517 9738"/>
                                <a:gd name="T7" fmla="*/ 10517 h 1457"/>
                                <a:gd name="T8" fmla="+- 0 2767 2698"/>
                                <a:gd name="T9" fmla="*/ T8 w 139"/>
                                <a:gd name="T10" fmla="+- 0 10517 9738"/>
                                <a:gd name="T11" fmla="*/ 10517 h 1457"/>
                                <a:gd name="T12" fmla="+- 0 2775 2698"/>
                                <a:gd name="T13" fmla="*/ T12 w 139"/>
                                <a:gd name="T14" fmla="+- 0 11196 9738"/>
                                <a:gd name="T15" fmla="*/ 11196 h 1457"/>
                                <a:gd name="T16" fmla="+- 0 2817 2698"/>
                                <a:gd name="T17" fmla="*/ T16 w 139"/>
                                <a:gd name="T18" fmla="+- 0 11128 9738"/>
                                <a:gd name="T19" fmla="*/ 11128 h 1457"/>
                                <a:gd name="T20" fmla="+- 0 2837 2698"/>
                                <a:gd name="T21" fmla="*/ T20 w 139"/>
                                <a:gd name="T22" fmla="+- 0 11093 9738"/>
                                <a:gd name="T23" fmla="*/ 11093 h 1457"/>
                                <a:gd name="T24" fmla="+- 0 2834 2698"/>
                                <a:gd name="T25" fmla="*/ T24 w 139"/>
                                <a:gd name="T26" fmla="+- 0 9936 9738"/>
                                <a:gd name="T27" fmla="*/ 9936 h 1457"/>
                                <a:gd name="T28" fmla="+- 0 2803 2698"/>
                                <a:gd name="T29" fmla="*/ T28 w 139"/>
                                <a:gd name="T30" fmla="+- 0 9883 9738"/>
                                <a:gd name="T31" fmla="*/ 9883 h 1457"/>
                                <a:gd name="T32" fmla="+- 0 2771 2698"/>
                                <a:gd name="T33" fmla="*/ T32 w 139"/>
                                <a:gd name="T34" fmla="+- 0 9833 9738"/>
                                <a:gd name="T35" fmla="*/ 9833 h 1457"/>
                                <a:gd name="T36" fmla="+- 0 2723 2698"/>
                                <a:gd name="T37" fmla="*/ T36 w 139"/>
                                <a:gd name="T38" fmla="+- 0 9769 9738"/>
                                <a:gd name="T39" fmla="*/ 9769 h 1457"/>
                                <a:gd name="T40" fmla="+- 0 2711 2698"/>
                                <a:gd name="T41" fmla="*/ T40 w 139"/>
                                <a:gd name="T42" fmla="+- 0 9753 9738"/>
                                <a:gd name="T43" fmla="*/ 9753 h 1457"/>
                                <a:gd name="T44" fmla="+- 0 2698 2698"/>
                                <a:gd name="T45" fmla="*/ T44 w 139"/>
                                <a:gd name="T46" fmla="+- 0 9738 9738"/>
                                <a:gd name="T47" fmla="*/ 9738 h 1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9" h="1457">
                                  <a:moveTo>
                                    <a:pt x="0" y="0"/>
                                  </a:moveTo>
                                  <a:lnTo>
                                    <a:pt x="0" y="779"/>
                                  </a:lnTo>
                                  <a:lnTo>
                                    <a:pt x="69" y="779"/>
                                  </a:lnTo>
                                  <a:lnTo>
                                    <a:pt x="77" y="1458"/>
                                  </a:lnTo>
                                  <a:lnTo>
                                    <a:pt x="119" y="1390"/>
                                  </a:lnTo>
                                  <a:lnTo>
                                    <a:pt x="139" y="1355"/>
                                  </a:lnTo>
                                  <a:lnTo>
                                    <a:pt x="136" y="198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73" y="95"/>
                                  </a:lnTo>
                                  <a:lnTo>
                                    <a:pt x="25" y="31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9"/>
                        <wpg:cNvGrpSpPr>
                          <a:grpSpLocks/>
                        </wpg:cNvGrpSpPr>
                        <wpg:grpSpPr bwMode="auto">
                          <a:xfrm>
                            <a:off x="2900" y="10041"/>
                            <a:ext cx="87" cy="817"/>
                            <a:chOff x="2900" y="10041"/>
                            <a:chExt cx="87" cy="817"/>
                          </a:xfrm>
                          <a:grpFill/>
                        </wpg:grpSpPr>
                        <wps:wsp>
                          <wps:cNvPr id="459" name="Freeform 10"/>
                          <wps:cNvSpPr>
                            <a:spLocks/>
                          </wps:cNvSpPr>
                          <wps:spPr bwMode="auto">
                            <a:xfrm>
                              <a:off x="2900" y="10041"/>
                              <a:ext cx="87" cy="817"/>
                            </a:xfrm>
                            <a:custGeom>
                              <a:avLst/>
                              <a:gdLst>
                                <a:gd name="T0" fmla="+- 0 2900 2900"/>
                                <a:gd name="T1" fmla="*/ T0 w 87"/>
                                <a:gd name="T2" fmla="+- 0 10041 10041"/>
                                <a:gd name="T3" fmla="*/ 10041 h 817"/>
                                <a:gd name="T4" fmla="+- 0 2900 2900"/>
                                <a:gd name="T5" fmla="*/ T4 w 87"/>
                                <a:gd name="T6" fmla="+- 0 10519 10041"/>
                                <a:gd name="T7" fmla="*/ 10519 h 817"/>
                                <a:gd name="T8" fmla="+- 0 2946 2900"/>
                                <a:gd name="T9" fmla="*/ T8 w 87"/>
                                <a:gd name="T10" fmla="+- 0 10519 10041"/>
                                <a:gd name="T11" fmla="*/ 10519 h 817"/>
                                <a:gd name="T12" fmla="+- 0 2947 2900"/>
                                <a:gd name="T13" fmla="*/ T12 w 87"/>
                                <a:gd name="T14" fmla="+- 0 10858 10041"/>
                                <a:gd name="T15" fmla="*/ 10858 h 817"/>
                                <a:gd name="T16" fmla="+- 0 2965 2900"/>
                                <a:gd name="T17" fmla="*/ T16 w 87"/>
                                <a:gd name="T18" fmla="+- 0 10781 10041"/>
                                <a:gd name="T19" fmla="*/ 10781 h 817"/>
                                <a:gd name="T20" fmla="+- 0 2979 2900"/>
                                <a:gd name="T21" fmla="*/ T20 w 87"/>
                                <a:gd name="T22" fmla="+- 0 10702 10041"/>
                                <a:gd name="T23" fmla="*/ 10702 h 817"/>
                                <a:gd name="T24" fmla="+- 0 2986 2900"/>
                                <a:gd name="T25" fmla="*/ T24 w 87"/>
                                <a:gd name="T26" fmla="+- 0 10642 10041"/>
                                <a:gd name="T27" fmla="*/ 10642 h 817"/>
                                <a:gd name="T28" fmla="+- 0 2987 2900"/>
                                <a:gd name="T29" fmla="*/ T28 w 87"/>
                                <a:gd name="T30" fmla="+- 0 10621 10041"/>
                                <a:gd name="T31" fmla="*/ 10621 h 817"/>
                                <a:gd name="T32" fmla="+- 0 2987 2900"/>
                                <a:gd name="T33" fmla="*/ T32 w 87"/>
                                <a:gd name="T34" fmla="+- 0 10411 10041"/>
                                <a:gd name="T35" fmla="*/ 10411 h 817"/>
                                <a:gd name="T36" fmla="+- 0 2981 2900"/>
                                <a:gd name="T37" fmla="*/ T36 w 87"/>
                                <a:gd name="T38" fmla="+- 0 10350 10041"/>
                                <a:gd name="T39" fmla="*/ 10350 h 817"/>
                                <a:gd name="T40" fmla="+- 0 2971 2900"/>
                                <a:gd name="T41" fmla="*/ T40 w 87"/>
                                <a:gd name="T42" fmla="+- 0 10289 10041"/>
                                <a:gd name="T43" fmla="*/ 10289 h 817"/>
                                <a:gd name="T44" fmla="+- 0 2959 2900"/>
                                <a:gd name="T45" fmla="*/ T44 w 87"/>
                                <a:gd name="T46" fmla="+- 0 10230 10041"/>
                                <a:gd name="T47" fmla="*/ 10230 h 817"/>
                                <a:gd name="T48" fmla="+- 0 2939 2900"/>
                                <a:gd name="T49" fmla="*/ T48 w 87"/>
                                <a:gd name="T50" fmla="+- 0 10153 10041"/>
                                <a:gd name="T51" fmla="*/ 10153 h 817"/>
                                <a:gd name="T52" fmla="+- 0 2914 2900"/>
                                <a:gd name="T53" fmla="*/ T52 w 87"/>
                                <a:gd name="T54" fmla="+- 0 10078 10041"/>
                                <a:gd name="T55" fmla="*/ 10078 h 817"/>
                                <a:gd name="T56" fmla="+- 0 2907 2900"/>
                                <a:gd name="T57" fmla="*/ T56 w 87"/>
                                <a:gd name="T58" fmla="+- 0 10059 10041"/>
                                <a:gd name="T59" fmla="*/ 10059 h 817"/>
                                <a:gd name="T60" fmla="+- 0 2900 2900"/>
                                <a:gd name="T61" fmla="*/ T60 w 87"/>
                                <a:gd name="T62" fmla="+- 0 10041 10041"/>
                                <a:gd name="T63" fmla="*/ 10041 h 8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87" h="817">
                                  <a:moveTo>
                                    <a:pt x="0" y="0"/>
                                  </a:moveTo>
                                  <a:lnTo>
                                    <a:pt x="0" y="478"/>
                                  </a:lnTo>
                                  <a:lnTo>
                                    <a:pt x="46" y="478"/>
                                  </a:lnTo>
                                  <a:lnTo>
                                    <a:pt x="47" y="817"/>
                                  </a:lnTo>
                                  <a:lnTo>
                                    <a:pt x="65" y="740"/>
                                  </a:lnTo>
                                  <a:lnTo>
                                    <a:pt x="79" y="661"/>
                                  </a:lnTo>
                                  <a:lnTo>
                                    <a:pt x="86" y="601"/>
                                  </a:lnTo>
                                  <a:lnTo>
                                    <a:pt x="87" y="580"/>
                                  </a:lnTo>
                                  <a:lnTo>
                                    <a:pt x="87" y="370"/>
                                  </a:lnTo>
                                  <a:lnTo>
                                    <a:pt x="81" y="309"/>
                                  </a:lnTo>
                                  <a:lnTo>
                                    <a:pt x="71" y="248"/>
                                  </a:lnTo>
                                  <a:lnTo>
                                    <a:pt x="59" y="189"/>
                                  </a:lnTo>
                                  <a:lnTo>
                                    <a:pt x="39" y="112"/>
                                  </a:lnTo>
                                  <a:lnTo>
                                    <a:pt x="14" y="37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A1DDED" id="460 Grupo" o:spid="_x0000_s1026" style="position:absolute;margin-left:-95.25pt;margin-top:8.9pt;width:17.65pt;height:44.1pt;z-index:-251659776;mso-width-relative:margin;mso-height-relative:margin" coordsize="5613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">
              <v:group id="Grupo 4" o:spid="_x0000_s1027" style="position:absolute;width:1460;height:13989" coordorigin="2106,9398" coordsize="23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28" style="position:absolute;left:2106;top:9398;width:230;height:2203;visibility:visible;mso-wrap-style:square;v-text-anchor:top" coordsize="230,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LX8AA&#10;AADaAAAADwAAAGRycy9kb3ducmV2LnhtbERPTWvCQBC9C/6HZQq9BN1YQdroKlIQvJQabe/D7piE&#10;ZmfT7Jqk/74bEDwNj/c5m91ga9FR6yvHChbzFASxdqbiQsHX5TB7BeEDssHaMSn4Iw+77XSywcy4&#10;nnPqzqEQMYR9hgrKEJpMSq9LsujnriGO3NW1FkOEbSFNi30Mt7V8SdOVtFhxbCixofeS9M/5ZhV8&#10;m0R/0oAn3V0vv0m6lB/5m1Tq+WnYr0EEGsJDfHcfTZwP4yvjld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9LX8AAAADaAAAADwAAAAAAAAAAAAAAAACYAgAAZHJzL2Rvd25y&#10;ZXYueG1sUEsFBgAAAAAEAAQA9QAAAIUDAAAAAA==&#10;" path="m,l,1119r114,l119,2203r57,-21l230,2155,226,82,171,56,115,34,58,16,19,5,,e" filled="f" stroked="f">
                  <v:path arrowok="t" o:connecttype="custom" o:connectlocs="0,9398;0,10517;114,10517;119,11601;176,11580;230,11553;226,9480;171,9454;115,9432;58,9414;19,9403;0,9398" o:connectangles="0,0,0,0,0,0,0,0,0,0,0,0"/>
                </v:shape>
              </v:group>
              <v:group id="Grupo 450" o:spid="_x0000_s1029" style="position:absolute;left:2159;top:762;width:1212;height:12153" coordorigin="2430,9525" coordsize="191,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<v:shape id="Freeform 5" o:spid="_x0000_s1030" style="position:absolute;left:2430;top:9525;width:191;height:1914;visibility:visible;mso-wrap-style:square;v-text-anchor:top" coordsize="191,1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VwMUA&#10;AADcAAAADwAAAGRycy9kb3ducmV2LnhtbESPQWvCQBSE74X+h+UVvDUbYyNtmlWKVNSbpu39kX1N&#10;gtm3IbtN4r/vCoLHYWa+YfL1ZFoxUO8aywrmUQyCuLS64UrB99f2+RWE88gaW8uk4EIO1qvHhxwz&#10;bUc+0VD4SgQIuwwV1N53mZSurMmgi2xHHLxf2xv0QfaV1D2OAW5amcTxUhpsOCzU2NGmpvJc/BkF&#10;+8/jOU3doS2Sn+NCHppFsnnbKTV7mj7eQXia/D18a++1gpd0Dtcz4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RXAxQAAANwAAAAPAAAAAAAAAAAAAAAAAJgCAABkcnMv&#10;ZG93bnJldi54bWxQSwUGAAAAAAQABAD1AAAAigMAAAAA&#10;" path="m,l,992r95,l101,1914r49,-41l190,1836,189,147,145,106,98,68,33,21,17,11,,e" filled="f" stroked="f">
                  <v:path arrowok="t" o:connecttype="custom" o:connectlocs="0,9525;0,10517;95,10517;101,11439;150,11398;190,11361;189,9672;145,9631;98,9593;33,9546;17,9536;0,9525" o:connectangles="0,0,0,0,0,0,0,0,0,0,0,0"/>
                </v:shape>
              </v:group>
              <v:group id="Grupo 452" o:spid="_x0000_s1031" style="position:absolute;left:3683;top:2159;width:1930;height:9347" coordorigin="2691,9731" coordsize="30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group id="Group 7" o:spid="_x0000_s1032" style="position:absolute;left:2698;top:9738;width:139;height:1457" coordorigin="2698,9738" coordsize="139,1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<v:shape id="Freeform 8" o:spid="_x0000_s1033" style="position:absolute;left:2698;top:9738;width:139;height:1457;visibility:visible;mso-wrap-style:square;v-text-anchor:top" coordsize="139,1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08QA&#10;AADcAAAADwAAAGRycy9kb3ducmV2LnhtbESPQWsCMRSE7wX/Q3iCt5pYdCmrUUQpCFJoVfD63Dx3&#10;FzcvSxJ17a83hUKPw8x8w8wWnW3EjXyoHWsYDRUI4sKZmksNh/3H6zuIEJENNo5Jw4MCLOa9lxnm&#10;xt35m267WIoE4ZCjhirGNpcyFBVZDEPXEifv7LzFmKQvpfF4T3DbyDelMmmx5rRQYUuriorL7mo1&#10;/CzXfjUuzXEfr1/+mKnD52mrtB70u+UURKQu/of/2hujYTzJ4PdMOg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WNPEAAAA3AAAAA8AAAAAAAAAAAAAAAAAmAIAAGRycy9k&#10;b3ducmV2LnhtbFBLBQYAAAAABAAEAPUAAACJAwAAAAA=&#10;" path="m,l,779r69,l77,1458r42,-68l139,1355,136,198,105,145,73,95,25,31,13,15,,e" filled="f" stroked="f">
                    <v:path arrowok="t" o:connecttype="custom" o:connectlocs="0,9738;0,10517;69,10517;77,11196;119,11128;139,11093;136,9936;105,9883;73,9833;25,9769;13,9753;0,9738" o:connectangles="0,0,0,0,0,0,0,0,0,0,0,0"/>
                  </v:shape>
                </v:group>
                <v:group id="Group 9" o:spid="_x0000_s1034" style="position:absolute;left:2900;top:10041;width:87;height:817" coordorigin="2900,10041" coordsize="87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shape id="Freeform 10" o:spid="_x0000_s1035" style="position:absolute;left:2900;top:10041;width:87;height:817;visibility:visible;mso-wrap-style:square;v-text-anchor:top" coordsize="87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NmMYA&#10;AADcAAAADwAAAGRycy9kb3ducmV2LnhtbESPQWvCQBSE70L/w/IK3nRjUbGpq6SKtnixRsHra/Y1&#10;Cc2+Ddk1pv++Kwgeh5n5hpkvO1OJlhpXWlYwGkYgiDOrS84VnI6bwQyE88gaK8uk4I8cLBdPvTnG&#10;2l75QG3qcxEg7GJUUHhfx1K6rCCDbmhr4uD92MagD7LJpW7wGuCmki9RNJUGSw4LBda0Kij7TS9G&#10;wX633iTH/S7Nvs7J5PA+ar+3H61S/ecueQPhqfOP8L39qRWMJ69wOxOOgF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NmMYAAADcAAAADwAAAAAAAAAAAAAAAACYAgAAZHJz&#10;L2Rvd25yZXYueG1sUEsFBgAAAAAEAAQA9QAAAIsDAAAAAA==&#10;" path="m,l,478r46,l47,817,65,740,79,661r7,-60l87,580r,-210l81,309,71,248,59,189,39,112,14,37,7,18,,e" filled="f" stroked="f">
                    <v:path arrowok="t" o:connecttype="custom" o:connectlocs="0,10041;0,10519;46,10519;47,10858;65,10781;79,10702;86,10642;87,10621;87,10411;81,10350;71,10289;59,10230;39,10153;14,10078;7,10059;0,10041" o:connectangles="0,0,0,0,0,0,0,0,0,0,0,0,0,0,0,0"/>
                  </v:shape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C5A6720" wp14:editId="13331ABB">
              <wp:simplePos x="0" y="0"/>
              <wp:positionH relativeFrom="column">
                <wp:posOffset>-1252220</wp:posOffset>
              </wp:positionH>
              <wp:positionV relativeFrom="paragraph">
                <wp:posOffset>90805</wp:posOffset>
              </wp:positionV>
              <wp:extent cx="7792085" cy="594360"/>
              <wp:effectExtent l="0" t="0" r="0" b="0"/>
              <wp:wrapNone/>
              <wp:docPr id="1" name="1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92085" cy="594360"/>
                      </a:xfrm>
                      <a:prstGeom prst="rect">
                        <a:avLst/>
                      </a:prstGeom>
                      <a:solidFill>
                        <a:srgbClr val="193962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9755FB" id="1 Rectángulo" o:spid="_x0000_s1026" style="position:absolute;margin-left:-98.6pt;margin-top:7.15pt;width:613.55pt;height:46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" fillcolor="#193962" stroked="f" strokeweight="2pt">
              <v:path arrowok="t"/>
            </v:rect>
          </w:pict>
        </mc:Fallback>
      </mc:AlternateContent>
    </w:r>
  </w:p>
  <w:p w:rsidR="00573CE9" w:rsidRPr="001B684B" w:rsidRDefault="00573CE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5taA. No. 4207, esq. a 44, Miramar, Playa, La Habana, Cuba</w:t>
    </w:r>
  </w:p>
  <w:p w:rsidR="00573CE9" w:rsidRPr="001B684B" w:rsidRDefault="00573CE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Teléfonos: (53-7) 2043374  y (53-7) 2043375  y Fax: (53-7) 2043377</w:t>
    </w:r>
  </w:p>
  <w:p w:rsidR="007D3E6A" w:rsidRDefault="00573CE9" w:rsidP="001B684B">
    <w:pPr>
      <w:pStyle w:val="Prrafodelista"/>
      <w:tabs>
        <w:tab w:val="center" w:pos="4560"/>
      </w:tabs>
      <w:spacing w:after="200" w:line="276" w:lineRule="auto"/>
      <w:ind w:left="0"/>
      <w:contextualSpacing/>
    </w:pPr>
    <w:r w:rsidRPr="001B684B">
      <w:rPr>
        <w:rFonts w:ascii="Bookman Old Style" w:hAnsi="Bookman Old Style"/>
        <w:i/>
        <w:color w:val="FFFFFF"/>
        <w:sz w:val="18"/>
        <w:szCs w:val="24"/>
      </w:rPr>
      <w:t>E-Mail: inversiones@b</w:t>
    </w:r>
    <w:r w:rsidR="00967F1C">
      <w:rPr>
        <w:rFonts w:ascii="Bookman Old Style" w:hAnsi="Bookman Old Style"/>
        <w:i/>
        <w:color w:val="FFFFFF"/>
        <w:sz w:val="18"/>
        <w:szCs w:val="24"/>
      </w:rPr>
      <w:t>anco</w:t>
    </w:r>
    <w:r w:rsidRPr="001B684B">
      <w:rPr>
        <w:rFonts w:ascii="Bookman Old Style" w:hAnsi="Bookman Old Style"/>
        <w:i/>
        <w:color w:val="FFFFFF"/>
        <w:sz w:val="18"/>
        <w:szCs w:val="24"/>
      </w:rPr>
      <w:t>i.cu</w:t>
    </w:r>
    <w:r w:rsidR="001B684B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069" w:rsidRPr="001B684B" w:rsidRDefault="003064AB" w:rsidP="00A44069">
    <w:pPr>
      <w:pStyle w:val="Prrafodelista"/>
      <w:spacing w:after="200" w:line="276" w:lineRule="auto"/>
      <w:contextualSpacing/>
      <w:jc w:val="center"/>
      <w:rPr>
        <w:rFonts w:ascii="Bookman Old Style" w:hAnsi="Bookman Old Style"/>
        <w:i/>
        <w:color w:val="FFFFFF"/>
        <w:sz w:val="18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2518CAA2" wp14:editId="43228191">
              <wp:simplePos x="0" y="0"/>
              <wp:positionH relativeFrom="column">
                <wp:posOffset>-1209040</wp:posOffset>
              </wp:positionH>
              <wp:positionV relativeFrom="paragraph">
                <wp:posOffset>113030</wp:posOffset>
              </wp:positionV>
              <wp:extent cx="224155" cy="560070"/>
              <wp:effectExtent l="38100" t="0" r="80645" b="0"/>
              <wp:wrapNone/>
              <wp:docPr id="22" name="460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4155" cy="560070"/>
                        <a:chOff x="0" y="0"/>
                        <a:chExt cx="561340" cy="1398905"/>
                      </a:xfrm>
                      <a:solidFill>
                        <a:sysClr val="window" lastClr="FFFFFF"/>
                      </a:solidFill>
                    </wpg:grpSpPr>
                    <wpg:grpSp>
                      <wpg:cNvPr id="23" name="Grupo 2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398905"/>
                          <a:chOff x="2106" y="9398"/>
                          <a:chExt cx="230" cy="2203"/>
                        </a:xfrm>
                        <a:grpFill/>
                      </wpg:grpSpPr>
                      <wps:wsp>
                        <wps:cNvPr id="19" name="Freeform 3"/>
                        <wps:cNvSpPr>
                          <a:spLocks/>
                        </wps:cNvSpPr>
                        <wps:spPr bwMode="auto">
                          <a:xfrm>
                            <a:off x="2106" y="9398"/>
                            <a:ext cx="230" cy="2203"/>
                          </a:xfrm>
                          <a:custGeom>
                            <a:avLst/>
                            <a:gdLst>
                              <a:gd name="T0" fmla="+- 0 2106 2106"/>
                              <a:gd name="T1" fmla="*/ T0 w 230"/>
                              <a:gd name="T2" fmla="+- 0 9398 9398"/>
                              <a:gd name="T3" fmla="*/ 9398 h 2203"/>
                              <a:gd name="T4" fmla="+- 0 2106 2106"/>
                              <a:gd name="T5" fmla="*/ T4 w 230"/>
                              <a:gd name="T6" fmla="+- 0 10517 9398"/>
                              <a:gd name="T7" fmla="*/ 10517 h 2203"/>
                              <a:gd name="T8" fmla="+- 0 2220 2106"/>
                              <a:gd name="T9" fmla="*/ T8 w 230"/>
                              <a:gd name="T10" fmla="+- 0 10517 9398"/>
                              <a:gd name="T11" fmla="*/ 10517 h 2203"/>
                              <a:gd name="T12" fmla="+- 0 2225 2106"/>
                              <a:gd name="T13" fmla="*/ T12 w 230"/>
                              <a:gd name="T14" fmla="+- 0 11601 9398"/>
                              <a:gd name="T15" fmla="*/ 11601 h 2203"/>
                              <a:gd name="T16" fmla="+- 0 2282 2106"/>
                              <a:gd name="T17" fmla="*/ T16 w 230"/>
                              <a:gd name="T18" fmla="+- 0 11580 9398"/>
                              <a:gd name="T19" fmla="*/ 11580 h 2203"/>
                              <a:gd name="T20" fmla="+- 0 2336 2106"/>
                              <a:gd name="T21" fmla="*/ T20 w 230"/>
                              <a:gd name="T22" fmla="+- 0 11553 9398"/>
                              <a:gd name="T23" fmla="*/ 11553 h 2203"/>
                              <a:gd name="T24" fmla="+- 0 2332 2106"/>
                              <a:gd name="T25" fmla="*/ T24 w 230"/>
                              <a:gd name="T26" fmla="+- 0 9480 9398"/>
                              <a:gd name="T27" fmla="*/ 9480 h 2203"/>
                              <a:gd name="T28" fmla="+- 0 2277 2106"/>
                              <a:gd name="T29" fmla="*/ T28 w 230"/>
                              <a:gd name="T30" fmla="+- 0 9454 9398"/>
                              <a:gd name="T31" fmla="*/ 9454 h 2203"/>
                              <a:gd name="T32" fmla="+- 0 2221 2106"/>
                              <a:gd name="T33" fmla="*/ T32 w 230"/>
                              <a:gd name="T34" fmla="+- 0 9432 9398"/>
                              <a:gd name="T35" fmla="*/ 9432 h 2203"/>
                              <a:gd name="T36" fmla="+- 0 2164 2106"/>
                              <a:gd name="T37" fmla="*/ T36 w 230"/>
                              <a:gd name="T38" fmla="+- 0 9414 9398"/>
                              <a:gd name="T39" fmla="*/ 9414 h 2203"/>
                              <a:gd name="T40" fmla="+- 0 2125 2106"/>
                              <a:gd name="T41" fmla="*/ T40 w 230"/>
                              <a:gd name="T42" fmla="+- 0 9403 9398"/>
                              <a:gd name="T43" fmla="*/ 9403 h 2203"/>
                              <a:gd name="T44" fmla="+- 0 2106 2106"/>
                              <a:gd name="T45" fmla="*/ T44 w 230"/>
                              <a:gd name="T46" fmla="+- 0 9398 9398"/>
                              <a:gd name="T47" fmla="*/ 9398 h 2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30" h="2203">
                                <a:moveTo>
                                  <a:pt x="0" y="0"/>
                                </a:moveTo>
                                <a:lnTo>
                                  <a:pt x="0" y="1119"/>
                                </a:lnTo>
                                <a:lnTo>
                                  <a:pt x="114" y="1119"/>
                                </a:lnTo>
                                <a:lnTo>
                                  <a:pt x="119" y="2203"/>
                                </a:lnTo>
                                <a:lnTo>
                                  <a:pt x="176" y="2182"/>
                                </a:lnTo>
                                <a:lnTo>
                                  <a:pt x="230" y="2155"/>
                                </a:lnTo>
                                <a:lnTo>
                                  <a:pt x="226" y="82"/>
                                </a:lnTo>
                                <a:lnTo>
                                  <a:pt x="171" y="56"/>
                                </a:lnTo>
                                <a:lnTo>
                                  <a:pt x="115" y="34"/>
                                </a:lnTo>
                                <a:lnTo>
                                  <a:pt x="58" y="16"/>
                                </a:lnTo>
                                <a:lnTo>
                                  <a:pt x="19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0" name="Grupo 25"/>
                      <wpg:cNvGrpSpPr>
                        <a:grpSpLocks/>
                      </wpg:cNvGrpSpPr>
                      <wpg:grpSpPr bwMode="auto">
                        <a:xfrm>
                          <a:off x="215900" y="76200"/>
                          <a:ext cx="121285" cy="1215390"/>
                          <a:chOff x="2430" y="9525"/>
                          <a:chExt cx="191" cy="1914"/>
                        </a:xfrm>
                        <a:grpFill/>
                      </wpg:grpSpPr>
                      <wps:wsp>
                        <wps:cNvPr id="21" name="Freeform 5"/>
                        <wps:cNvSpPr>
                          <a:spLocks/>
                        </wps:cNvSpPr>
                        <wps:spPr bwMode="auto">
                          <a:xfrm>
                            <a:off x="2430" y="9525"/>
                            <a:ext cx="191" cy="1914"/>
                          </a:xfrm>
                          <a:custGeom>
                            <a:avLst/>
                            <a:gdLst>
                              <a:gd name="T0" fmla="+- 0 2430 2430"/>
                              <a:gd name="T1" fmla="*/ T0 w 191"/>
                              <a:gd name="T2" fmla="+- 0 9525 9525"/>
                              <a:gd name="T3" fmla="*/ 9525 h 1914"/>
                              <a:gd name="T4" fmla="+- 0 2430 2430"/>
                              <a:gd name="T5" fmla="*/ T4 w 191"/>
                              <a:gd name="T6" fmla="+- 0 10517 9525"/>
                              <a:gd name="T7" fmla="*/ 10517 h 1914"/>
                              <a:gd name="T8" fmla="+- 0 2525 2430"/>
                              <a:gd name="T9" fmla="*/ T8 w 191"/>
                              <a:gd name="T10" fmla="+- 0 10517 9525"/>
                              <a:gd name="T11" fmla="*/ 10517 h 1914"/>
                              <a:gd name="T12" fmla="+- 0 2531 2430"/>
                              <a:gd name="T13" fmla="*/ T12 w 191"/>
                              <a:gd name="T14" fmla="+- 0 11439 9525"/>
                              <a:gd name="T15" fmla="*/ 11439 h 1914"/>
                              <a:gd name="T16" fmla="+- 0 2580 2430"/>
                              <a:gd name="T17" fmla="*/ T16 w 191"/>
                              <a:gd name="T18" fmla="+- 0 11398 9525"/>
                              <a:gd name="T19" fmla="*/ 11398 h 1914"/>
                              <a:gd name="T20" fmla="+- 0 2620 2430"/>
                              <a:gd name="T21" fmla="*/ T20 w 191"/>
                              <a:gd name="T22" fmla="+- 0 11361 9525"/>
                              <a:gd name="T23" fmla="*/ 11361 h 1914"/>
                              <a:gd name="T24" fmla="+- 0 2619 2430"/>
                              <a:gd name="T25" fmla="*/ T24 w 191"/>
                              <a:gd name="T26" fmla="+- 0 9672 9525"/>
                              <a:gd name="T27" fmla="*/ 9672 h 1914"/>
                              <a:gd name="T28" fmla="+- 0 2575 2430"/>
                              <a:gd name="T29" fmla="*/ T28 w 191"/>
                              <a:gd name="T30" fmla="+- 0 9631 9525"/>
                              <a:gd name="T31" fmla="*/ 9631 h 1914"/>
                              <a:gd name="T32" fmla="+- 0 2528 2430"/>
                              <a:gd name="T33" fmla="*/ T32 w 191"/>
                              <a:gd name="T34" fmla="+- 0 9593 9525"/>
                              <a:gd name="T35" fmla="*/ 9593 h 1914"/>
                              <a:gd name="T36" fmla="+- 0 2463 2430"/>
                              <a:gd name="T37" fmla="*/ T36 w 191"/>
                              <a:gd name="T38" fmla="+- 0 9546 9525"/>
                              <a:gd name="T39" fmla="*/ 9546 h 1914"/>
                              <a:gd name="T40" fmla="+- 0 2447 2430"/>
                              <a:gd name="T41" fmla="*/ T40 w 191"/>
                              <a:gd name="T42" fmla="+- 0 9536 9525"/>
                              <a:gd name="T43" fmla="*/ 9536 h 1914"/>
                              <a:gd name="T44" fmla="+- 0 2430 2430"/>
                              <a:gd name="T45" fmla="*/ T44 w 191"/>
                              <a:gd name="T46" fmla="+- 0 9525 9525"/>
                              <a:gd name="T47" fmla="*/ 9525 h 1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1" h="1914">
                                <a:moveTo>
                                  <a:pt x="0" y="0"/>
                                </a:moveTo>
                                <a:lnTo>
                                  <a:pt x="0" y="992"/>
                                </a:lnTo>
                                <a:lnTo>
                                  <a:pt x="95" y="992"/>
                                </a:lnTo>
                                <a:lnTo>
                                  <a:pt x="101" y="1914"/>
                                </a:lnTo>
                                <a:lnTo>
                                  <a:pt x="150" y="1873"/>
                                </a:lnTo>
                                <a:lnTo>
                                  <a:pt x="190" y="1836"/>
                                </a:lnTo>
                                <a:lnTo>
                                  <a:pt x="189" y="147"/>
                                </a:lnTo>
                                <a:lnTo>
                                  <a:pt x="145" y="106"/>
                                </a:lnTo>
                                <a:lnTo>
                                  <a:pt x="98" y="68"/>
                                </a:lnTo>
                                <a:lnTo>
                                  <a:pt x="33" y="21"/>
                                </a:lnTo>
                                <a:lnTo>
                                  <a:pt x="17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8" name="Grupo 27"/>
                      <wpg:cNvGrpSpPr>
                        <a:grpSpLocks/>
                      </wpg:cNvGrpSpPr>
                      <wpg:grpSpPr bwMode="auto">
                        <a:xfrm>
                          <a:off x="368300" y="215900"/>
                          <a:ext cx="193040" cy="934720"/>
                          <a:chOff x="2691" y="9731"/>
                          <a:chExt cx="304" cy="1472"/>
                        </a:xfrm>
                        <a:grpFill/>
                      </wpg:grpSpPr>
                      <wpg:grpSp>
                        <wpg:cNvPr id="29" name="Group 7"/>
                        <wpg:cNvGrpSpPr>
                          <a:grpSpLocks/>
                        </wpg:cNvGrpSpPr>
                        <wpg:grpSpPr bwMode="auto">
                          <a:xfrm>
                            <a:off x="2698" y="9738"/>
                            <a:ext cx="139" cy="1457"/>
                            <a:chOff x="2698" y="9738"/>
                            <a:chExt cx="139" cy="1457"/>
                          </a:xfrm>
                          <a:grpFill/>
                        </wpg:grpSpPr>
                        <wps:wsp>
                          <wps:cNvPr id="30" name="Freeform 8"/>
                          <wps:cNvSpPr>
                            <a:spLocks/>
                          </wps:cNvSpPr>
                          <wps:spPr bwMode="auto">
                            <a:xfrm>
                              <a:off x="2698" y="9738"/>
                              <a:ext cx="139" cy="1457"/>
                            </a:xfrm>
                            <a:custGeom>
                              <a:avLst/>
                              <a:gdLst>
                                <a:gd name="T0" fmla="+- 0 2698 2698"/>
                                <a:gd name="T1" fmla="*/ T0 w 139"/>
                                <a:gd name="T2" fmla="+- 0 9738 9738"/>
                                <a:gd name="T3" fmla="*/ 9738 h 1457"/>
                                <a:gd name="T4" fmla="+- 0 2698 2698"/>
                                <a:gd name="T5" fmla="*/ T4 w 139"/>
                                <a:gd name="T6" fmla="+- 0 10517 9738"/>
                                <a:gd name="T7" fmla="*/ 10517 h 1457"/>
                                <a:gd name="T8" fmla="+- 0 2767 2698"/>
                                <a:gd name="T9" fmla="*/ T8 w 139"/>
                                <a:gd name="T10" fmla="+- 0 10517 9738"/>
                                <a:gd name="T11" fmla="*/ 10517 h 1457"/>
                                <a:gd name="T12" fmla="+- 0 2775 2698"/>
                                <a:gd name="T13" fmla="*/ T12 w 139"/>
                                <a:gd name="T14" fmla="+- 0 11196 9738"/>
                                <a:gd name="T15" fmla="*/ 11196 h 1457"/>
                                <a:gd name="T16" fmla="+- 0 2817 2698"/>
                                <a:gd name="T17" fmla="*/ T16 w 139"/>
                                <a:gd name="T18" fmla="+- 0 11128 9738"/>
                                <a:gd name="T19" fmla="*/ 11128 h 1457"/>
                                <a:gd name="T20" fmla="+- 0 2837 2698"/>
                                <a:gd name="T21" fmla="*/ T20 w 139"/>
                                <a:gd name="T22" fmla="+- 0 11093 9738"/>
                                <a:gd name="T23" fmla="*/ 11093 h 1457"/>
                                <a:gd name="T24" fmla="+- 0 2834 2698"/>
                                <a:gd name="T25" fmla="*/ T24 w 139"/>
                                <a:gd name="T26" fmla="+- 0 9936 9738"/>
                                <a:gd name="T27" fmla="*/ 9936 h 1457"/>
                                <a:gd name="T28" fmla="+- 0 2803 2698"/>
                                <a:gd name="T29" fmla="*/ T28 w 139"/>
                                <a:gd name="T30" fmla="+- 0 9883 9738"/>
                                <a:gd name="T31" fmla="*/ 9883 h 1457"/>
                                <a:gd name="T32" fmla="+- 0 2771 2698"/>
                                <a:gd name="T33" fmla="*/ T32 w 139"/>
                                <a:gd name="T34" fmla="+- 0 9833 9738"/>
                                <a:gd name="T35" fmla="*/ 9833 h 1457"/>
                                <a:gd name="T36" fmla="+- 0 2723 2698"/>
                                <a:gd name="T37" fmla="*/ T36 w 139"/>
                                <a:gd name="T38" fmla="+- 0 9769 9738"/>
                                <a:gd name="T39" fmla="*/ 9769 h 1457"/>
                                <a:gd name="T40" fmla="+- 0 2711 2698"/>
                                <a:gd name="T41" fmla="*/ T40 w 139"/>
                                <a:gd name="T42" fmla="+- 0 9753 9738"/>
                                <a:gd name="T43" fmla="*/ 9753 h 1457"/>
                                <a:gd name="T44" fmla="+- 0 2698 2698"/>
                                <a:gd name="T45" fmla="*/ T44 w 139"/>
                                <a:gd name="T46" fmla="+- 0 9738 9738"/>
                                <a:gd name="T47" fmla="*/ 9738 h 1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9" h="1457">
                                  <a:moveTo>
                                    <a:pt x="0" y="0"/>
                                  </a:moveTo>
                                  <a:lnTo>
                                    <a:pt x="0" y="779"/>
                                  </a:lnTo>
                                  <a:lnTo>
                                    <a:pt x="69" y="779"/>
                                  </a:lnTo>
                                  <a:lnTo>
                                    <a:pt x="77" y="1458"/>
                                  </a:lnTo>
                                  <a:lnTo>
                                    <a:pt x="119" y="1390"/>
                                  </a:lnTo>
                                  <a:lnTo>
                                    <a:pt x="139" y="1355"/>
                                  </a:lnTo>
                                  <a:lnTo>
                                    <a:pt x="136" y="198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73" y="95"/>
                                  </a:lnTo>
                                  <a:lnTo>
                                    <a:pt x="25" y="31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"/>
                        <wpg:cNvGrpSpPr>
                          <a:grpSpLocks/>
                        </wpg:cNvGrpSpPr>
                        <wpg:grpSpPr bwMode="auto">
                          <a:xfrm>
                            <a:off x="2900" y="10041"/>
                            <a:ext cx="87" cy="817"/>
                            <a:chOff x="2900" y="10041"/>
                            <a:chExt cx="87" cy="817"/>
                          </a:xfrm>
                          <a:grpFill/>
                        </wpg:grpSpPr>
                        <wps:wsp>
                          <wps:cNvPr id="448" name="Freeform 10"/>
                          <wps:cNvSpPr>
                            <a:spLocks/>
                          </wps:cNvSpPr>
                          <wps:spPr bwMode="auto">
                            <a:xfrm>
                              <a:off x="2900" y="10041"/>
                              <a:ext cx="87" cy="817"/>
                            </a:xfrm>
                            <a:custGeom>
                              <a:avLst/>
                              <a:gdLst>
                                <a:gd name="T0" fmla="+- 0 2900 2900"/>
                                <a:gd name="T1" fmla="*/ T0 w 87"/>
                                <a:gd name="T2" fmla="+- 0 10041 10041"/>
                                <a:gd name="T3" fmla="*/ 10041 h 817"/>
                                <a:gd name="T4" fmla="+- 0 2900 2900"/>
                                <a:gd name="T5" fmla="*/ T4 w 87"/>
                                <a:gd name="T6" fmla="+- 0 10519 10041"/>
                                <a:gd name="T7" fmla="*/ 10519 h 817"/>
                                <a:gd name="T8" fmla="+- 0 2946 2900"/>
                                <a:gd name="T9" fmla="*/ T8 w 87"/>
                                <a:gd name="T10" fmla="+- 0 10519 10041"/>
                                <a:gd name="T11" fmla="*/ 10519 h 817"/>
                                <a:gd name="T12" fmla="+- 0 2947 2900"/>
                                <a:gd name="T13" fmla="*/ T12 w 87"/>
                                <a:gd name="T14" fmla="+- 0 10858 10041"/>
                                <a:gd name="T15" fmla="*/ 10858 h 817"/>
                                <a:gd name="T16" fmla="+- 0 2965 2900"/>
                                <a:gd name="T17" fmla="*/ T16 w 87"/>
                                <a:gd name="T18" fmla="+- 0 10781 10041"/>
                                <a:gd name="T19" fmla="*/ 10781 h 817"/>
                                <a:gd name="T20" fmla="+- 0 2979 2900"/>
                                <a:gd name="T21" fmla="*/ T20 w 87"/>
                                <a:gd name="T22" fmla="+- 0 10702 10041"/>
                                <a:gd name="T23" fmla="*/ 10702 h 817"/>
                                <a:gd name="T24" fmla="+- 0 2986 2900"/>
                                <a:gd name="T25" fmla="*/ T24 w 87"/>
                                <a:gd name="T26" fmla="+- 0 10642 10041"/>
                                <a:gd name="T27" fmla="*/ 10642 h 817"/>
                                <a:gd name="T28" fmla="+- 0 2987 2900"/>
                                <a:gd name="T29" fmla="*/ T28 w 87"/>
                                <a:gd name="T30" fmla="+- 0 10621 10041"/>
                                <a:gd name="T31" fmla="*/ 10621 h 817"/>
                                <a:gd name="T32" fmla="+- 0 2987 2900"/>
                                <a:gd name="T33" fmla="*/ T32 w 87"/>
                                <a:gd name="T34" fmla="+- 0 10411 10041"/>
                                <a:gd name="T35" fmla="*/ 10411 h 817"/>
                                <a:gd name="T36" fmla="+- 0 2981 2900"/>
                                <a:gd name="T37" fmla="*/ T36 w 87"/>
                                <a:gd name="T38" fmla="+- 0 10350 10041"/>
                                <a:gd name="T39" fmla="*/ 10350 h 817"/>
                                <a:gd name="T40" fmla="+- 0 2971 2900"/>
                                <a:gd name="T41" fmla="*/ T40 w 87"/>
                                <a:gd name="T42" fmla="+- 0 10289 10041"/>
                                <a:gd name="T43" fmla="*/ 10289 h 817"/>
                                <a:gd name="T44" fmla="+- 0 2959 2900"/>
                                <a:gd name="T45" fmla="*/ T44 w 87"/>
                                <a:gd name="T46" fmla="+- 0 10230 10041"/>
                                <a:gd name="T47" fmla="*/ 10230 h 817"/>
                                <a:gd name="T48" fmla="+- 0 2939 2900"/>
                                <a:gd name="T49" fmla="*/ T48 w 87"/>
                                <a:gd name="T50" fmla="+- 0 10153 10041"/>
                                <a:gd name="T51" fmla="*/ 10153 h 817"/>
                                <a:gd name="T52" fmla="+- 0 2914 2900"/>
                                <a:gd name="T53" fmla="*/ T52 w 87"/>
                                <a:gd name="T54" fmla="+- 0 10078 10041"/>
                                <a:gd name="T55" fmla="*/ 10078 h 817"/>
                                <a:gd name="T56" fmla="+- 0 2907 2900"/>
                                <a:gd name="T57" fmla="*/ T56 w 87"/>
                                <a:gd name="T58" fmla="+- 0 10059 10041"/>
                                <a:gd name="T59" fmla="*/ 10059 h 817"/>
                                <a:gd name="T60" fmla="+- 0 2900 2900"/>
                                <a:gd name="T61" fmla="*/ T60 w 87"/>
                                <a:gd name="T62" fmla="+- 0 10041 10041"/>
                                <a:gd name="T63" fmla="*/ 10041 h 8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87" h="817">
                                  <a:moveTo>
                                    <a:pt x="0" y="0"/>
                                  </a:moveTo>
                                  <a:lnTo>
                                    <a:pt x="0" y="478"/>
                                  </a:lnTo>
                                  <a:lnTo>
                                    <a:pt x="46" y="478"/>
                                  </a:lnTo>
                                  <a:lnTo>
                                    <a:pt x="47" y="817"/>
                                  </a:lnTo>
                                  <a:lnTo>
                                    <a:pt x="65" y="740"/>
                                  </a:lnTo>
                                  <a:lnTo>
                                    <a:pt x="79" y="661"/>
                                  </a:lnTo>
                                  <a:lnTo>
                                    <a:pt x="86" y="601"/>
                                  </a:lnTo>
                                  <a:lnTo>
                                    <a:pt x="87" y="580"/>
                                  </a:lnTo>
                                  <a:lnTo>
                                    <a:pt x="87" y="370"/>
                                  </a:lnTo>
                                  <a:lnTo>
                                    <a:pt x="81" y="309"/>
                                  </a:lnTo>
                                  <a:lnTo>
                                    <a:pt x="71" y="248"/>
                                  </a:lnTo>
                                  <a:lnTo>
                                    <a:pt x="59" y="189"/>
                                  </a:lnTo>
                                  <a:lnTo>
                                    <a:pt x="39" y="112"/>
                                  </a:lnTo>
                                  <a:lnTo>
                                    <a:pt x="14" y="37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09F519" id="460 Grupo" o:spid="_x0000_s1026" style="position:absolute;margin-left:-95.2pt;margin-top:8.9pt;width:17.65pt;height:44.1pt;z-index:-251657728;mso-width-relative:margin;mso-height-relative:margin" coordsize="5613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">
              <v:group id="Grupo 23" o:spid="_x0000_s1027" style="position:absolute;width:1460;height:13989" coordorigin="2106,9398" coordsize="23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Freeform 3" o:spid="_x0000_s1028" style="position:absolute;left:2106;top:9398;width:230;height:2203;visibility:visible;mso-wrap-style:square;v-text-anchor:top" coordsize="230,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05sEA&#10;AADbAAAADwAAAGRycy9kb3ducmV2LnhtbERPTWvCQBC9F/oflin0InXTCqWJrkEKQi9FTdr7sDsm&#10;wexszK5J+u+7guBtHu9zVvlkWzFQ7xvHCl7nCQhi7UzDlYKfcvvyAcIHZIOtY1LwRx7y9ePDCjPj&#10;Rj7QUIRKxBD2GSqoQ+gyKb2uyaKfu444ckfXWwwR9pU0PY4x3LbyLUnepcWGY0ONHX3WpE/FxSr4&#10;NTO9own3ejiW51mykN+HVCr1/DRtliACTeEuvrm/TJyfwvW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2dObBAAAA2wAAAA8AAAAAAAAAAAAAAAAAmAIAAGRycy9kb3du&#10;cmV2LnhtbFBLBQYAAAAABAAEAPUAAACGAwAAAAA=&#10;" path="m,l,1119r114,l119,2203r57,-21l230,2155,226,82,171,56,115,34,58,16,19,5,,e" filled="f" stroked="f">
                  <v:path arrowok="t" o:connecttype="custom" o:connectlocs="0,9398;0,10517;114,10517;119,11601;176,11580;230,11553;226,9480;171,9454;115,9432;58,9414;19,9403;0,9398" o:connectangles="0,0,0,0,0,0,0,0,0,0,0,0"/>
                </v:shape>
              </v:group>
              <v:group id="Grupo 25" o:spid="_x0000_s1029" style="position:absolute;left:2159;top:762;width:1212;height:12153" coordorigin="2430,9525" coordsize="191,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Freeform 5" o:spid="_x0000_s1030" style="position:absolute;left:2430;top:9525;width:191;height:1914;visibility:visible;mso-wrap-style:square;v-text-anchor:top" coordsize="191,1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o/sEA&#10;AADbAAAADwAAAGRycy9kb3ducmV2LnhtbESPQYvCMBSE74L/ITxhb5paUdxqFBFl9abVvT+aZ1ts&#10;XkoTtf57Iwgeh5n5hpkvW1OJOzWutKxgOIhAEGdWl5wrOJ+2/SkI55E1VpZJwZMcLBfdzhwTbR98&#10;pHvqcxEg7BJUUHhfJ1K6rCCDbmBr4uBdbGPQB9nkUjf4CHBTyTiKJtJgyWGhwJrWBWXX9GYU7DaH&#10;63js9lUa/x9Gcl+O4vXvn1I/vXY1A+Gp9d/wp73TCuIhvL+E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kKP7BAAAA2wAAAA8AAAAAAAAAAAAAAAAAmAIAAGRycy9kb3du&#10;cmV2LnhtbFBLBQYAAAAABAAEAPUAAACGAwAAAAA=&#10;" path="m,l,992r95,l101,1914r49,-41l190,1836,189,147,145,106,98,68,33,21,17,11,,e" filled="f" stroked="f">
                  <v:path arrowok="t" o:connecttype="custom" o:connectlocs="0,9525;0,10517;95,10517;101,11439;150,11398;190,11361;189,9672;145,9631;98,9593;33,9546;17,9536;0,9525" o:connectangles="0,0,0,0,0,0,0,0,0,0,0,0"/>
                </v:shape>
              </v:group>
              <v:group id="Grupo 27" o:spid="_x0000_s1031" style="position:absolute;left:3683;top:2159;width:1930;height:9347" coordorigin="2691,9731" coordsize="30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group id="Group 7" o:spid="_x0000_s1032" style="position:absolute;left:2698;top:9738;width:139;height:1457" coordorigin="2698,9738" coordsize="139,1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8" o:spid="_x0000_s1033" style="position:absolute;left:2698;top:9738;width:139;height:1457;visibility:visible;mso-wrap-style:square;v-text-anchor:top" coordsize="139,1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7xsMAA&#10;AADbAAAADwAAAGRycy9kb3ducmV2LnhtbERPy4rCMBTdC/MP4Q7MThNnRKRjFHEQBBF8gdtrc6ct&#10;NjcliVr9erMQXB7OezxtbS2u5EPlWEO/p0AQ585UXGg47BfdEYgQkQ3WjknDnQJMJx+dMWbG3XhL&#10;110sRArhkKGGMsYmkzLkJVkMPdcQJ+7feYsxQV9I4/GWwm0tv5UaSosVp4YSG5qXlJ93F6vhMfvz&#10;80Fhjvt42fjjUB3Wp5XS+uuznf2CiNTGt/jlXhoNP2l9+pJ+gJ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7xsMAAAADbAAAADwAAAAAAAAAAAAAAAACYAgAAZHJzL2Rvd25y&#10;ZXYueG1sUEsFBgAAAAAEAAQA9QAAAIUDAAAAAA==&#10;" path="m,l,779r69,l77,1458r42,-68l139,1355,136,198,105,145,73,95,25,31,13,15,,e" filled="f" stroked="f">
                    <v:path arrowok="t" o:connecttype="custom" o:connectlocs="0,9738;0,10517;69,10517;77,11196;119,11128;139,11093;136,9936;105,9883;73,9833;25,9769;13,9753;0,9738" o:connectangles="0,0,0,0,0,0,0,0,0,0,0,0"/>
                  </v:shape>
                </v:group>
                <v:group id="Group 9" o:spid="_x0000_s1034" style="position:absolute;left:2900;top:10041;width:87;height:817" coordorigin="2900,10041" coordsize="87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10" o:spid="_x0000_s1035" style="position:absolute;left:2900;top:10041;width:87;height:817;visibility:visible;mso-wrap-style:square;v-text-anchor:top" coordsize="87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+3sMA&#10;AADcAAAADwAAAGRycy9kb3ducmV2LnhtbERPy2rCQBTdF/oPwy1010wULSU6SlR84MYaBbfXzG0S&#10;mrkTMtMY/95ZFFwezns6700tOmpdZVnBIIpBEOdWV1woOJ/WH18gnEfWWFsmBXdyMJ+9vkwx0fbG&#10;R+oyX4gQwi5BBaX3TSKly0sy6CLbEAfux7YGfYBtIXWLtxBuajmM409psOLQUGJDy5Ly3+zPKDjs&#10;V+v0dNhn+fclHR8Xg+662XZKvb/16QSEp94/xf/unVYwGoW14Uw4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2+3sMAAADcAAAADwAAAAAAAAAAAAAAAACYAgAAZHJzL2Rv&#10;d25yZXYueG1sUEsFBgAAAAAEAAQA9QAAAIgDAAAAAA==&#10;" path="m,l,478r46,l47,817,65,740,79,661r7,-60l87,580r,-210l81,309,71,248,59,189,39,112,14,37,7,18,,e" filled="f" stroked="f">
                    <v:path arrowok="t" o:connecttype="custom" o:connectlocs="0,10041;0,10519;46,10519;47,10858;65,10781;79,10702;86,10642;87,10621;87,10411;81,10350;71,10289;59,10230;39,10153;14,10078;7,10059;0,10041" o:connectangles="0,0,0,0,0,0,0,0,0,0,0,0,0,0,0,0"/>
                  </v:shape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DD173EA" wp14:editId="0758A27E">
              <wp:simplePos x="0" y="0"/>
              <wp:positionH relativeFrom="column">
                <wp:posOffset>-1218565</wp:posOffset>
              </wp:positionH>
              <wp:positionV relativeFrom="paragraph">
                <wp:posOffset>96520</wp:posOffset>
              </wp:positionV>
              <wp:extent cx="7764145" cy="594360"/>
              <wp:effectExtent l="0" t="0" r="8255" b="0"/>
              <wp:wrapNone/>
              <wp:docPr id="21" name="1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64145" cy="594360"/>
                      </a:xfrm>
                      <a:prstGeom prst="rect">
                        <a:avLst/>
                      </a:prstGeom>
                      <a:solidFill>
                        <a:srgbClr val="193962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851300" id="1 Rectángulo" o:spid="_x0000_s1026" style="position:absolute;margin-left:-95.95pt;margin-top:7.6pt;width:611.35pt;height:46.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" fillcolor="#193962" stroked="f" strokeweight="2pt">
              <v:path arrowok="t"/>
            </v:rect>
          </w:pict>
        </mc:Fallback>
      </mc:AlternateContent>
    </w:r>
  </w:p>
  <w:p w:rsidR="00A44069" w:rsidRPr="001B684B" w:rsidRDefault="00A4406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5taA. No. 4207, esq. a 44, Miramar, Playa, La Habana, Cuba</w:t>
    </w:r>
  </w:p>
  <w:p w:rsidR="00A44069" w:rsidRPr="001B684B" w:rsidRDefault="00A4406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Teléfonos: (53-7) 204</w:t>
    </w:r>
    <w:r w:rsidR="00130FB9">
      <w:rPr>
        <w:rFonts w:ascii="Bookman Old Style" w:hAnsi="Bookman Old Style"/>
        <w:i/>
        <w:color w:val="FFFFFF"/>
        <w:sz w:val="18"/>
        <w:szCs w:val="24"/>
      </w:rPr>
      <w:t xml:space="preserve">8935 </w:t>
    </w:r>
    <w:r w:rsidRPr="001B684B">
      <w:rPr>
        <w:rFonts w:ascii="Bookman Old Style" w:hAnsi="Bookman Old Style"/>
        <w:i/>
        <w:color w:val="FFFFFF"/>
        <w:sz w:val="18"/>
        <w:szCs w:val="24"/>
      </w:rPr>
      <w:t>(53-7) 204337</w:t>
    </w:r>
    <w:r w:rsidR="00130FB9">
      <w:rPr>
        <w:rFonts w:ascii="Bookman Old Style" w:hAnsi="Bookman Old Style"/>
        <w:i/>
        <w:color w:val="FFFFFF"/>
        <w:sz w:val="18"/>
        <w:szCs w:val="24"/>
      </w:rPr>
      <w:t>4/7</w:t>
    </w:r>
    <w:r w:rsidRPr="001B684B">
      <w:rPr>
        <w:rFonts w:ascii="Bookman Old Style" w:hAnsi="Bookman Old Style"/>
        <w:i/>
        <w:color w:val="FFFFFF"/>
        <w:sz w:val="18"/>
        <w:szCs w:val="24"/>
      </w:rPr>
      <w:t xml:space="preserve">5 </w:t>
    </w:r>
    <w:r w:rsidR="00130FB9">
      <w:rPr>
        <w:rFonts w:ascii="Bookman Old Style" w:hAnsi="Bookman Old Style"/>
        <w:i/>
        <w:color w:val="FFFFFF"/>
        <w:sz w:val="18"/>
        <w:szCs w:val="24"/>
      </w:rPr>
      <w:t xml:space="preserve">ext. 215 </w:t>
    </w:r>
    <w:r w:rsidRPr="001B684B">
      <w:rPr>
        <w:rFonts w:ascii="Bookman Old Style" w:hAnsi="Bookman Old Style"/>
        <w:i/>
        <w:color w:val="FFFFFF"/>
        <w:sz w:val="18"/>
        <w:szCs w:val="24"/>
      </w:rPr>
      <w:t xml:space="preserve"> y Fax: (53-7) 2043377</w:t>
    </w:r>
  </w:p>
  <w:p w:rsidR="00A44069" w:rsidRDefault="00A44069" w:rsidP="00F6557F">
    <w:pPr>
      <w:pStyle w:val="Prrafodelista"/>
      <w:spacing w:after="200" w:line="276" w:lineRule="auto"/>
      <w:ind w:left="0"/>
      <w:contextualSpacing/>
    </w:pPr>
    <w:r w:rsidRPr="001B684B">
      <w:rPr>
        <w:rFonts w:ascii="Bookman Old Style" w:hAnsi="Bookman Old Style"/>
        <w:i/>
        <w:color w:val="FFFFFF"/>
        <w:sz w:val="18"/>
        <w:szCs w:val="24"/>
      </w:rPr>
      <w:t xml:space="preserve">E-Mail: </w:t>
    </w:r>
    <w:r w:rsidR="00130FB9">
      <w:rPr>
        <w:rFonts w:ascii="Bookman Old Style" w:hAnsi="Bookman Old Style"/>
        <w:i/>
        <w:color w:val="FFFFFF"/>
        <w:sz w:val="18"/>
        <w:szCs w:val="24"/>
      </w:rPr>
      <w:t>yois</w:t>
    </w:r>
    <w:r w:rsidRPr="001B684B">
      <w:rPr>
        <w:rFonts w:ascii="Bookman Old Style" w:hAnsi="Bookman Old Style"/>
        <w:i/>
        <w:color w:val="FFFFFF"/>
        <w:sz w:val="18"/>
        <w:szCs w:val="24"/>
      </w:rPr>
      <w:t>@b</w:t>
    </w:r>
    <w:r w:rsidR="00130FB9">
      <w:rPr>
        <w:rFonts w:ascii="Bookman Old Style" w:hAnsi="Bookman Old Style"/>
        <w:i/>
        <w:color w:val="FFFFFF"/>
        <w:sz w:val="18"/>
        <w:szCs w:val="24"/>
      </w:rPr>
      <w:t>ancoi</w:t>
    </w:r>
    <w:r w:rsidRPr="001B684B">
      <w:rPr>
        <w:rFonts w:ascii="Bookman Old Style" w:hAnsi="Bookman Old Style"/>
        <w:i/>
        <w:color w:val="FFFFFF"/>
        <w:sz w:val="18"/>
        <w:szCs w:val="24"/>
      </w:rPr>
      <w:t>.cu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336" w:rsidRDefault="00861336" w:rsidP="007D3E6A">
      <w:pPr>
        <w:spacing w:after="0" w:line="240" w:lineRule="auto"/>
      </w:pPr>
      <w:r>
        <w:separator/>
      </w:r>
    </w:p>
  </w:footnote>
  <w:footnote w:type="continuationSeparator" w:id="0">
    <w:p w:rsidR="00861336" w:rsidRDefault="00861336" w:rsidP="007D3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CD" w:rsidRDefault="0095307E" w:rsidP="00F8619A">
    <w:pPr>
      <w:spacing w:after="60" w:line="240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69504" behindDoc="1" locked="0" layoutInCell="1" allowOverlap="1" wp14:anchorId="4480683F" wp14:editId="0D2C1534">
          <wp:simplePos x="0" y="0"/>
          <wp:positionH relativeFrom="column">
            <wp:posOffset>5286375</wp:posOffset>
          </wp:positionH>
          <wp:positionV relativeFrom="paragraph">
            <wp:posOffset>165100</wp:posOffset>
          </wp:positionV>
          <wp:extent cx="927735" cy="1221105"/>
          <wp:effectExtent l="0" t="0" r="5715" b="0"/>
          <wp:wrapTight wrapText="bothSides">
            <wp:wrapPolygon edited="0">
              <wp:start x="0" y="0"/>
              <wp:lineTo x="0" y="21229"/>
              <wp:lineTo x="21290" y="21229"/>
              <wp:lineTo x="21290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122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6F3616F9" wp14:editId="091C394F">
          <wp:simplePos x="0" y="0"/>
          <wp:positionH relativeFrom="page">
            <wp:posOffset>567055</wp:posOffset>
          </wp:positionH>
          <wp:positionV relativeFrom="page">
            <wp:posOffset>285115</wp:posOffset>
          </wp:positionV>
          <wp:extent cx="2404745" cy="899795"/>
          <wp:effectExtent l="0" t="0" r="0" b="0"/>
          <wp:wrapTight wrapText="bothSides">
            <wp:wrapPolygon edited="0">
              <wp:start x="0" y="0"/>
              <wp:lineTo x="0" y="21036"/>
              <wp:lineTo x="21389" y="21036"/>
              <wp:lineTo x="21389" y="0"/>
              <wp:lineTo x="0" y="0"/>
            </wp:wrapPolygon>
          </wp:wrapTight>
          <wp:docPr id="13" name="Imagen 477" descr="C:\Users\Yaimara\Pictures\Logo B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7" descr="C:\Users\Yaimara\Pictures\Logo BD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2" r="2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FCD" w:rsidRDefault="0095307E" w:rsidP="00F8619A">
    <w:pPr>
      <w:spacing w:after="60" w:line="240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67456" behindDoc="1" locked="0" layoutInCell="1" allowOverlap="1" wp14:anchorId="1ACF3FED" wp14:editId="1BD431BB">
          <wp:simplePos x="0" y="0"/>
          <wp:positionH relativeFrom="column">
            <wp:posOffset>2867025</wp:posOffset>
          </wp:positionH>
          <wp:positionV relativeFrom="paragraph">
            <wp:posOffset>137795</wp:posOffset>
          </wp:positionV>
          <wp:extent cx="1760855" cy="869950"/>
          <wp:effectExtent l="0" t="0" r="0" b="6350"/>
          <wp:wrapTight wrapText="bothSides">
            <wp:wrapPolygon edited="0">
              <wp:start x="0" y="0"/>
              <wp:lineTo x="0" y="21285"/>
              <wp:lineTo x="21265" y="21285"/>
              <wp:lineTo x="21265" y="0"/>
              <wp:lineTo x="0" y="0"/>
            </wp:wrapPolygon>
          </wp:wrapTight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619A" w:rsidRPr="009622E7" w:rsidRDefault="00F8619A" w:rsidP="00A44069">
    <w:pPr>
      <w:spacing w:after="0" w:line="312" w:lineRule="auto"/>
      <w:jc w:val="center"/>
      <w:rPr>
        <w:rFonts w:ascii="Myriad Pro" w:hAnsi="Myriad Pro"/>
        <w:i/>
        <w:lang w:val="es-ES"/>
      </w:rPr>
    </w:pPr>
  </w:p>
  <w:p w:rsidR="000F63C3" w:rsidRDefault="000F63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CD" w:rsidRPr="009622E7" w:rsidRDefault="002B2FCD" w:rsidP="002B2FCD">
    <w:pPr>
      <w:spacing w:after="0" w:line="312" w:lineRule="auto"/>
      <w:jc w:val="right"/>
      <w:rPr>
        <w:rFonts w:ascii="Myriad Pro" w:hAnsi="Myriad Pro"/>
        <w:i/>
        <w:lang w:val="es-ES"/>
      </w:rPr>
    </w:pPr>
  </w:p>
  <w:p w:rsidR="002B2FCD" w:rsidRPr="009622E7" w:rsidRDefault="0095307E" w:rsidP="002B2FCD">
    <w:pPr>
      <w:spacing w:after="0" w:line="312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56192" behindDoc="1" locked="0" layoutInCell="1" allowOverlap="1" wp14:anchorId="2A954530" wp14:editId="3B8C0054">
          <wp:simplePos x="0" y="0"/>
          <wp:positionH relativeFrom="page">
            <wp:posOffset>561975</wp:posOffset>
          </wp:positionH>
          <wp:positionV relativeFrom="page">
            <wp:posOffset>351155</wp:posOffset>
          </wp:positionV>
          <wp:extent cx="2404745" cy="899795"/>
          <wp:effectExtent l="0" t="0" r="0" b="0"/>
          <wp:wrapTight wrapText="bothSides">
            <wp:wrapPolygon edited="0">
              <wp:start x="0" y="0"/>
              <wp:lineTo x="0" y="21036"/>
              <wp:lineTo x="21389" y="21036"/>
              <wp:lineTo x="21389" y="0"/>
              <wp:lineTo x="0" y="0"/>
            </wp:wrapPolygon>
          </wp:wrapTight>
          <wp:docPr id="471" name="Imagen 477" descr="C:\Users\Yaimara\Pictures\Logo B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7" descr="C:\Users\Yaimara\Pictures\Logo BD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2" r="2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52E4"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04F571B5" wp14:editId="5717E267">
          <wp:simplePos x="0" y="0"/>
          <wp:positionH relativeFrom="column">
            <wp:posOffset>5043170</wp:posOffset>
          </wp:positionH>
          <wp:positionV relativeFrom="paragraph">
            <wp:posOffset>17780</wp:posOffset>
          </wp:positionV>
          <wp:extent cx="927735" cy="1221105"/>
          <wp:effectExtent l="0" t="0" r="5715" b="0"/>
          <wp:wrapTight wrapText="bothSides">
            <wp:wrapPolygon edited="0">
              <wp:start x="0" y="0"/>
              <wp:lineTo x="0" y="21229"/>
              <wp:lineTo x="21290" y="21229"/>
              <wp:lineTo x="21290" y="0"/>
              <wp:lineTo x="0" y="0"/>
            </wp:wrapPolygon>
          </wp:wrapTight>
          <wp:docPr id="472" name="Imagen 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122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FCD" w:rsidRDefault="007A52E4" w:rsidP="00F6557F">
    <w:pPr>
      <w:pStyle w:val="Encabezado"/>
      <w:ind w:right="49"/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A55655B" wp14:editId="491E2907">
          <wp:simplePos x="0" y="0"/>
          <wp:positionH relativeFrom="column">
            <wp:posOffset>3100070</wp:posOffset>
          </wp:positionH>
          <wp:positionV relativeFrom="paragraph">
            <wp:posOffset>11430</wp:posOffset>
          </wp:positionV>
          <wp:extent cx="1760855" cy="869950"/>
          <wp:effectExtent l="0" t="0" r="0" b="6350"/>
          <wp:wrapTight wrapText="bothSides">
            <wp:wrapPolygon edited="0">
              <wp:start x="0" y="0"/>
              <wp:lineTo x="0" y="21285"/>
              <wp:lineTo x="21265" y="21285"/>
              <wp:lineTo x="21265" y="0"/>
              <wp:lineTo x="0" y="0"/>
            </wp:wrapPolygon>
          </wp:wrapTight>
          <wp:docPr id="473" name="Imagen 4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7174">
      <w:t xml:space="preserve">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2266B"/>
    <w:multiLevelType w:val="hybridMultilevel"/>
    <w:tmpl w:val="0A0A7C36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77BC6"/>
    <w:multiLevelType w:val="hybridMultilevel"/>
    <w:tmpl w:val="C77EDF08"/>
    <w:lvl w:ilvl="0" w:tplc="F176BC3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B5946"/>
    <w:multiLevelType w:val="hybridMultilevel"/>
    <w:tmpl w:val="5420A9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5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4F01703"/>
    <w:multiLevelType w:val="hybridMultilevel"/>
    <w:tmpl w:val="EABE2144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041B9"/>
    <w:multiLevelType w:val="hybridMultilevel"/>
    <w:tmpl w:val="2CF63B7A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F43A3"/>
    <w:multiLevelType w:val="hybridMultilevel"/>
    <w:tmpl w:val="F376B1D6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735CD"/>
    <w:multiLevelType w:val="hybridMultilevel"/>
    <w:tmpl w:val="600E59EE"/>
    <w:lvl w:ilvl="0" w:tplc="1B04E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07E"/>
    <w:rsid w:val="00035905"/>
    <w:rsid w:val="00036A78"/>
    <w:rsid w:val="00056473"/>
    <w:rsid w:val="000B08AB"/>
    <w:rsid w:val="000C0770"/>
    <w:rsid w:val="000C6F59"/>
    <w:rsid w:val="000E49FE"/>
    <w:rsid w:val="000F0DE9"/>
    <w:rsid w:val="000F3C10"/>
    <w:rsid w:val="000F63C3"/>
    <w:rsid w:val="000F7FCC"/>
    <w:rsid w:val="0012247B"/>
    <w:rsid w:val="00130FB9"/>
    <w:rsid w:val="001361D2"/>
    <w:rsid w:val="001752A0"/>
    <w:rsid w:val="001B684B"/>
    <w:rsid w:val="001C1C26"/>
    <w:rsid w:val="001F6F1D"/>
    <w:rsid w:val="00200435"/>
    <w:rsid w:val="00230F7F"/>
    <w:rsid w:val="00264DF9"/>
    <w:rsid w:val="0028098B"/>
    <w:rsid w:val="002B283C"/>
    <w:rsid w:val="002B2FCD"/>
    <w:rsid w:val="002C6E41"/>
    <w:rsid w:val="002D6323"/>
    <w:rsid w:val="002E21A9"/>
    <w:rsid w:val="002E5B6E"/>
    <w:rsid w:val="002F3796"/>
    <w:rsid w:val="002F7D51"/>
    <w:rsid w:val="00304E61"/>
    <w:rsid w:val="003064AB"/>
    <w:rsid w:val="0032044A"/>
    <w:rsid w:val="003418A1"/>
    <w:rsid w:val="00346720"/>
    <w:rsid w:val="00351A52"/>
    <w:rsid w:val="003738B1"/>
    <w:rsid w:val="00396C8C"/>
    <w:rsid w:val="00423D85"/>
    <w:rsid w:val="0042599F"/>
    <w:rsid w:val="00431E30"/>
    <w:rsid w:val="00450A5A"/>
    <w:rsid w:val="00462592"/>
    <w:rsid w:val="004D5A7C"/>
    <w:rsid w:val="004F4A62"/>
    <w:rsid w:val="00515697"/>
    <w:rsid w:val="005735CA"/>
    <w:rsid w:val="00573CE9"/>
    <w:rsid w:val="005840C3"/>
    <w:rsid w:val="005B6065"/>
    <w:rsid w:val="005E18B9"/>
    <w:rsid w:val="00606358"/>
    <w:rsid w:val="00617E41"/>
    <w:rsid w:val="00624FB5"/>
    <w:rsid w:val="00641F92"/>
    <w:rsid w:val="006477EE"/>
    <w:rsid w:val="00656060"/>
    <w:rsid w:val="006B19E5"/>
    <w:rsid w:val="006C0D65"/>
    <w:rsid w:val="0074141B"/>
    <w:rsid w:val="007A4983"/>
    <w:rsid w:val="007A52E4"/>
    <w:rsid w:val="007C44CD"/>
    <w:rsid w:val="007C5D61"/>
    <w:rsid w:val="007D3E6A"/>
    <w:rsid w:val="007E0F4A"/>
    <w:rsid w:val="00802749"/>
    <w:rsid w:val="00852F30"/>
    <w:rsid w:val="00861336"/>
    <w:rsid w:val="0086339F"/>
    <w:rsid w:val="00882A6A"/>
    <w:rsid w:val="008A1604"/>
    <w:rsid w:val="008C2D53"/>
    <w:rsid w:val="0091327B"/>
    <w:rsid w:val="00930AF2"/>
    <w:rsid w:val="00933423"/>
    <w:rsid w:val="00946ABB"/>
    <w:rsid w:val="0095307E"/>
    <w:rsid w:val="00967F1C"/>
    <w:rsid w:val="0099493F"/>
    <w:rsid w:val="00995C38"/>
    <w:rsid w:val="009A4BAF"/>
    <w:rsid w:val="009C5C46"/>
    <w:rsid w:val="009E1195"/>
    <w:rsid w:val="00A24AA4"/>
    <w:rsid w:val="00A44069"/>
    <w:rsid w:val="00A63D89"/>
    <w:rsid w:val="00A672A6"/>
    <w:rsid w:val="00A773CE"/>
    <w:rsid w:val="00A8440D"/>
    <w:rsid w:val="00AA2900"/>
    <w:rsid w:val="00AC64F5"/>
    <w:rsid w:val="00AC6629"/>
    <w:rsid w:val="00AE5556"/>
    <w:rsid w:val="00B15944"/>
    <w:rsid w:val="00B34127"/>
    <w:rsid w:val="00B44D0C"/>
    <w:rsid w:val="00B56EE4"/>
    <w:rsid w:val="00BA5923"/>
    <w:rsid w:val="00BB1CE1"/>
    <w:rsid w:val="00BB412E"/>
    <w:rsid w:val="00BF3F47"/>
    <w:rsid w:val="00C12A34"/>
    <w:rsid w:val="00C34531"/>
    <w:rsid w:val="00C3561E"/>
    <w:rsid w:val="00C40A89"/>
    <w:rsid w:val="00C57414"/>
    <w:rsid w:val="00C5754F"/>
    <w:rsid w:val="00C57C7A"/>
    <w:rsid w:val="00C74745"/>
    <w:rsid w:val="00C831E3"/>
    <w:rsid w:val="00C95F4B"/>
    <w:rsid w:val="00CC412E"/>
    <w:rsid w:val="00D01DFB"/>
    <w:rsid w:val="00D348C3"/>
    <w:rsid w:val="00D4421B"/>
    <w:rsid w:val="00D544F1"/>
    <w:rsid w:val="00D5493A"/>
    <w:rsid w:val="00D60B04"/>
    <w:rsid w:val="00D870EA"/>
    <w:rsid w:val="00D931AD"/>
    <w:rsid w:val="00D93883"/>
    <w:rsid w:val="00E00240"/>
    <w:rsid w:val="00E0612E"/>
    <w:rsid w:val="00E07688"/>
    <w:rsid w:val="00E20764"/>
    <w:rsid w:val="00E61A94"/>
    <w:rsid w:val="00EB6A7B"/>
    <w:rsid w:val="00F123B5"/>
    <w:rsid w:val="00F203D1"/>
    <w:rsid w:val="00F47174"/>
    <w:rsid w:val="00F6557F"/>
    <w:rsid w:val="00F8619A"/>
    <w:rsid w:val="00FC6B87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F8218409-A162-4C91-8BD8-0F83DF12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P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qFormat/>
    <w:rsid w:val="007D3E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3E6A"/>
  </w:style>
  <w:style w:type="paragraph" w:styleId="Piedepgina">
    <w:name w:val="footer"/>
    <w:basedOn w:val="Normal"/>
    <w:link w:val="PiedepginaCar"/>
    <w:uiPriority w:val="99"/>
    <w:unhideWhenUsed/>
    <w:rsid w:val="007D3E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3E6A"/>
  </w:style>
  <w:style w:type="paragraph" w:styleId="Textodeglobo">
    <w:name w:val="Balloon Text"/>
    <w:basedOn w:val="Normal"/>
    <w:link w:val="TextodegloboCar"/>
    <w:uiPriority w:val="99"/>
    <w:semiHidden/>
    <w:unhideWhenUsed/>
    <w:rsid w:val="007D3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3E6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E61A94"/>
    <w:pPr>
      <w:spacing w:after="0" w:line="240" w:lineRule="auto"/>
      <w:ind w:left="720"/>
    </w:pPr>
    <w:rPr>
      <w:rFonts w:ascii="Calibri" w:eastAsia="Calibri" w:hAnsi="Calibri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E61A94"/>
    <w:rPr>
      <w:rFonts w:ascii="Calibri" w:eastAsia="Calibri" w:hAnsi="Calibri" w:cs="Times New Roman"/>
      <w:lang w:val="es-ES" w:eastAsia="es-ES"/>
    </w:rPr>
  </w:style>
  <w:style w:type="paragraph" w:styleId="Sinespaciado">
    <w:name w:val="No Spacing"/>
    <w:uiPriority w:val="1"/>
    <w:qFormat/>
    <w:rsid w:val="0032044A"/>
    <w:rPr>
      <w:sz w:val="22"/>
      <w:szCs w:val="22"/>
      <w:lang w:val="es-PR" w:eastAsia="en-US"/>
    </w:rPr>
  </w:style>
  <w:style w:type="table" w:customStyle="1" w:styleId="TableNormal">
    <w:name w:val="Table Normal"/>
    <w:uiPriority w:val="2"/>
    <w:semiHidden/>
    <w:unhideWhenUsed/>
    <w:qFormat/>
    <w:rsid w:val="0095307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5307E"/>
    <w:pPr>
      <w:widowControl w:val="0"/>
      <w:spacing w:after="0" w:line="240" w:lineRule="auto"/>
    </w:pPr>
    <w:rPr>
      <w:rFonts w:ascii="Arial" w:eastAsia="Arial" w:hAnsi="Arial" w:cstheme="minorBidi"/>
      <w:sz w:val="23"/>
      <w:szCs w:val="23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307E"/>
    <w:rPr>
      <w:rFonts w:ascii="Arial" w:eastAsia="Arial" w:hAnsi="Arial" w:cstheme="minorBidi"/>
      <w:sz w:val="23"/>
      <w:szCs w:val="23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95307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ther\AppData\Local\Temp\Carta%20Tipo%202016-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D425F-B5BB-439F-898B-188C1A56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Tipo 2016-1</Template>
  <TotalTime>4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De La Concepción Marquez Espinosa</dc:creator>
  <cp:lastModifiedBy>Wendy Luna Fierro</cp:lastModifiedBy>
  <cp:revision>5</cp:revision>
  <cp:lastPrinted>2016-10-19T15:11:00Z</cp:lastPrinted>
  <dcterms:created xsi:type="dcterms:W3CDTF">2016-12-16T21:56:00Z</dcterms:created>
  <dcterms:modified xsi:type="dcterms:W3CDTF">2016-12-19T14:19:00Z</dcterms:modified>
</cp:coreProperties>
</file>